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3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7DEC4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106045</wp:posOffset>
                </wp:positionV>
                <wp:extent cx="7334885" cy="10463530"/>
                <wp:effectExtent l="25400" t="25400" r="31115" b="2667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085" y="106045"/>
                          <a:ext cx="7334885" cy="1046353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7A88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2DBE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9pt;margin-top:8.35pt;height:823.9pt;width:577.55pt;z-index:251659264;v-text-anchor:middle;mso-width-relative:page;mso-height-relative:page;" filled="f" stroked="t" coordsize="21600,21600" o:gfxdata="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QVzml2AAAAAsBAAAPAAAAAAAAAAEAIAAA&#10;ACIAAABkcnMvZG93bnJldi54bWxQSwECFAAUAAAACACHTuJAxbUSgn4CAADjBAAADgAAAAAAAAAB&#10;ACAAAAAnAQAAZHJzL2Uyb0RvYy54bWxQSwUGAAAAAAYABgBZAQAAFwYAAAAA&#10;">
                <v:fill on="f" focussize="0,0"/>
                <v:stroke weight="4pt" color="#7A88AF [3204]" miterlimit="8" joinstyle="miter"/>
                <v:imagedata o:title=""/>
                <o:lock v:ext="edit" aspectratio="f"/>
                <v:textbox>
                  <w:txbxContent>
                    <w:p w14:paraId="042DBE2F"/>
                  </w:txbxContent>
                </v:textbox>
              </v:rect>
            </w:pict>
          </mc:Fallback>
        </mc:AlternateContent>
      </w:r>
    </w:p>
    <w:p w14:paraId="714345D1"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6985</wp:posOffset>
                </wp:positionV>
                <wp:extent cx="7137400" cy="10274935"/>
                <wp:effectExtent l="0" t="0" r="6350" b="12065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37400" cy="10274935"/>
                          <a:chOff x="11791" y="606"/>
                          <a:chExt cx="11240" cy="16181"/>
                        </a:xfrm>
                      </wpg:grpSpPr>
                      <wps:wsp>
                        <wps:cNvPr id="104" name="矩形 97"/>
                        <wps:cNvSpPr/>
                        <wps:spPr>
                          <a:xfrm flipV="1">
                            <a:off x="11791" y="15781"/>
                            <a:ext cx="11240" cy="1007"/>
                          </a:xfrm>
                          <a:prstGeom prst="rect">
                            <a:avLst/>
                          </a:prstGeom>
                          <a:solidFill>
                            <a:srgbClr val="818EB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7" name="矩形 97"/>
                        <wps:cNvSpPr/>
                        <wps:spPr>
                          <a:xfrm>
                            <a:off x="11791" y="606"/>
                            <a:ext cx="11240" cy="1007"/>
                          </a:xfrm>
                          <a:prstGeom prst="rect">
                            <a:avLst/>
                          </a:prstGeom>
                          <a:solidFill>
                            <a:srgbClr val="818EB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8" name="矩形 98"/>
                        <wps:cNvSpPr/>
                        <wps:spPr>
                          <a:xfrm>
                            <a:off x="11881" y="691"/>
                            <a:ext cx="11059" cy="160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.1pt;margin-top:0.55pt;height:809.05pt;width:562pt;z-index:251660288;mso-width-relative:page;mso-height-relative:page;" coordorigin="11791,606" coordsize="11240,16181" o:gfxdata="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">
                <o:lock v:ext="edit" aspectratio="f"/>
                <v:rect id="矩形 97" o:spid="_x0000_s1026" o:spt="1" style="position:absolute;left:11791;top:15781;flip:y;height:1007;width:11240;v-text-anchor:middle;" fillcolor="#818EB2" filled="t" stroked="f" coordsize="21600,21600" o:gfxdata="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UxOdK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1791;top:606;height:1007;width:11240;v-text-anchor:middle;" fillcolor="#818EB2" filled="t" stroked="f" coordsize="21600,21600" o:gfxdata="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PA5C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1881;top:691;height:16006;width:11059;v-text-anchor:middle;" fillcolor="#FFFFFF [3212]" filled="t" stroked="f" coordsize="21600,21600" o:gfxdata="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6W4l7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 w14:paraId="7AD0EA28"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140970</wp:posOffset>
                </wp:positionV>
                <wp:extent cx="1348740" cy="604520"/>
                <wp:effectExtent l="0" t="0" r="0" b="0"/>
                <wp:wrapNone/>
                <wp:docPr id="144" name="文本框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60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41A9C0">
                            <w:pPr>
                              <w:snapToGrid w:val="0"/>
                              <w:jc w:val="distribute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616C8C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616C8C"/>
                                <w:sz w:val="56"/>
                                <w:szCs w:val="56"/>
                              </w:rPr>
                              <w:t>李苏白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65pt;margin-top:11.1pt;height:47.6pt;width:106.2pt;z-index:251668480;mso-width-relative:page;mso-height-relative:page;" filled="f" stroked="f" coordsize="21600,21600" o:gfxdata="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3sMi9sAAAAKAQAADwAAAAAAAAABACAAAAAiAAAA&#10;ZHJzL2Rvd25yZXYueG1sUEsBAhQAFAAAAAgAh07iQAc8WWw9AgAAagQAAA4AAAAAAAAAAQAgAAAA&#10;Kg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E41A9C0">
                      <w:pPr>
                        <w:snapToGrid w:val="0"/>
                        <w:jc w:val="distribute"/>
                        <w:rPr>
                          <w:rFonts w:ascii="微软雅黑" w:hAnsi="微软雅黑" w:eastAsia="微软雅黑" w:cs="微软雅黑"/>
                          <w:b/>
                          <w:bCs/>
                          <w:color w:val="616C8C"/>
                          <w:sz w:val="56"/>
                          <w:szCs w:val="56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616C8C"/>
                          <w:sz w:val="56"/>
                          <w:szCs w:val="56"/>
                        </w:rPr>
                        <w:t>李苏白</w:t>
                      </w:r>
                    </w:p>
                  </w:txbxContent>
                </v:textbox>
              </v:shape>
            </w:pict>
          </mc:Fallback>
        </mc:AlternateContent>
      </w:r>
    </w:p>
    <w:p w14:paraId="2F108EDE"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80010</wp:posOffset>
            </wp:positionV>
            <wp:extent cx="977900" cy="1334770"/>
            <wp:effectExtent l="19050" t="19050" r="31750" b="36830"/>
            <wp:wrapNone/>
            <wp:docPr id="45" name="图片 45" descr="相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相片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334770"/>
                    </a:xfrm>
                    <a:prstGeom prst="rect">
                      <a:avLst/>
                    </a:prstGeom>
                    <a:ln w="19050">
                      <a:solidFill>
                        <a:srgbClr val="616C8C"/>
                      </a:solidFill>
                    </a:ln>
                  </pic:spPr>
                </pic:pic>
              </a:graphicData>
            </a:graphic>
          </wp:anchor>
        </w:drawing>
      </w:r>
    </w:p>
    <w:p w14:paraId="6CE05A78"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2540</wp:posOffset>
                </wp:positionV>
                <wp:extent cx="1927225" cy="34988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22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87D40">
                            <w:pPr>
                              <w:snapToGrid w:val="0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求职意向：短视频运营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3pt;margin-top:0.2pt;height:27.55pt;width:151.75pt;z-index:251676672;mso-width-relative:page;mso-height-relative:page;" filled="f" stroked="f" coordsize="21600,21600" o:gfxdata="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otjSL2AAAAAcBAAAPAAAAAAAAAAEAIAAAACIAAABkcnMv&#10;ZG93bnJldi54bWxQSwECFAAUAAAACACHTuJA9QkpAjwCAABm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7487D40">
                      <w:pPr>
                        <w:snapToGrid w:val="0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求职意向：短视频运营</w:t>
                      </w:r>
                    </w:p>
                  </w:txbxContent>
                </v:textbox>
              </v:shape>
            </w:pict>
          </mc:Fallback>
        </mc:AlternateContent>
      </w:r>
    </w:p>
    <w:p w14:paraId="651CE2E3"/>
    <w:p w14:paraId="63BC273F"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41275</wp:posOffset>
                </wp:positionV>
                <wp:extent cx="4724400" cy="704850"/>
                <wp:effectExtent l="0" t="0" r="0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5510" y="1229995"/>
                          <a:ext cx="4724400" cy="704850"/>
                        </a:xfrm>
                        <a:prstGeom prst="rect">
                          <a:avLst/>
                        </a:prstGeom>
                        <a:solidFill>
                          <a:srgbClr val="939EB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8.8pt;margin-top:3.25pt;height:55.5pt;width:372pt;z-index:251665408;v-text-anchor:middle;mso-width-relative:page;mso-height-relative:page;" fillcolor="#939EBD" filled="t" stroked="f" coordsize="21600,21600" o:gfxdata="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p5O53YAAAACgEAAA8AAAAAAAAAAQAgAAAAIgAA&#10;AGRycy9kb3ducmV2LnhtbFBLAQIUABQAAAAIAIdO4kD1lSclegIAANkEAAAOAAAAAAAAAAEAIAAA&#10;ACc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160020</wp:posOffset>
                </wp:positionV>
                <wp:extent cx="212725" cy="212725"/>
                <wp:effectExtent l="6350" t="6350" r="9525" b="9525"/>
                <wp:wrapNone/>
                <wp:docPr id="377" name="组合 3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25" cy="212725"/>
                          <a:chOff x="1765" y="1473"/>
                          <a:chExt cx="664" cy="664"/>
                        </a:xfrm>
                      </wpg:grpSpPr>
                      <wps:wsp>
                        <wps:cNvPr id="23" name="圆角矩形 22"/>
                        <wps:cNvSpPr/>
                        <wps:spPr>
                          <a:xfrm>
                            <a:off x="1765" y="1473"/>
                            <a:ext cx="665" cy="66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7" name="任意多边形 236"/>
                        <wps:cNvSpPr>
                          <a:spLocks noChangeAspect="1"/>
                        </wps:cNvSpPr>
                        <wps:spPr>
                          <a:xfrm>
                            <a:off x="1880" y="1588"/>
                            <a:ext cx="436" cy="4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38" y="186"/>
                              </a:cxn>
                              <a:cxn ang="0">
                                <a:pos x="194" y="231"/>
                              </a:cxn>
                              <a:cxn ang="0">
                                <a:pos x="238" y="278"/>
                              </a:cxn>
                              <a:cxn ang="0">
                                <a:pos x="285" y="231"/>
                              </a:cxn>
                              <a:cxn ang="0">
                                <a:pos x="238" y="186"/>
                              </a:cxn>
                              <a:cxn ang="0">
                                <a:pos x="238" y="263"/>
                              </a:cxn>
                              <a:cxn ang="0">
                                <a:pos x="206" y="231"/>
                              </a:cxn>
                              <a:cxn ang="0">
                                <a:pos x="238" y="198"/>
                              </a:cxn>
                              <a:cxn ang="0">
                                <a:pos x="270" y="231"/>
                              </a:cxn>
                              <a:cxn ang="0">
                                <a:pos x="238" y="263"/>
                              </a:cxn>
                              <a:cxn ang="0">
                                <a:pos x="235" y="0"/>
                              </a:cxn>
                              <a:cxn ang="0">
                                <a:pos x="0" y="234"/>
                              </a:cxn>
                              <a:cxn ang="0">
                                <a:pos x="235" y="471"/>
                              </a:cxn>
                              <a:cxn ang="0">
                                <a:pos x="471" y="234"/>
                              </a:cxn>
                              <a:cxn ang="0">
                                <a:pos x="235" y="0"/>
                              </a:cxn>
                              <a:cxn ang="0">
                                <a:pos x="235" y="456"/>
                              </a:cxn>
                              <a:cxn ang="0">
                                <a:pos x="14" y="234"/>
                              </a:cxn>
                              <a:cxn ang="0">
                                <a:pos x="235" y="14"/>
                              </a:cxn>
                              <a:cxn ang="0">
                                <a:pos x="456" y="234"/>
                              </a:cxn>
                              <a:cxn ang="0">
                                <a:pos x="235" y="456"/>
                              </a:cxn>
                              <a:cxn ang="0">
                                <a:pos x="235" y="50"/>
                              </a:cxn>
                              <a:cxn ang="0">
                                <a:pos x="229" y="59"/>
                              </a:cxn>
                              <a:cxn ang="0">
                                <a:pos x="229" y="192"/>
                              </a:cxn>
                              <a:cxn ang="0">
                                <a:pos x="241" y="189"/>
                              </a:cxn>
                              <a:cxn ang="0">
                                <a:pos x="244" y="192"/>
                              </a:cxn>
                              <a:cxn ang="0">
                                <a:pos x="244" y="59"/>
                              </a:cxn>
                              <a:cxn ang="0">
                                <a:pos x="235" y="50"/>
                              </a:cxn>
                              <a:cxn ang="0">
                                <a:pos x="409" y="219"/>
                              </a:cxn>
                              <a:cxn ang="0">
                                <a:pos x="279" y="219"/>
                              </a:cxn>
                              <a:cxn ang="0">
                                <a:pos x="279" y="231"/>
                              </a:cxn>
                              <a:cxn ang="0">
                                <a:pos x="279" y="234"/>
                              </a:cxn>
                              <a:cxn ang="0">
                                <a:pos x="409" y="234"/>
                              </a:cxn>
                              <a:cxn ang="0">
                                <a:pos x="418" y="228"/>
                              </a:cxn>
                              <a:cxn ang="0">
                                <a:pos x="409" y="219"/>
                              </a:cxn>
                              <a:cxn ang="0">
                                <a:pos x="409" y="219"/>
                              </a:cxn>
                              <a:cxn ang="0">
                                <a:pos x="409" y="219"/>
                              </a:cxn>
                            </a:cxnLst>
                            <a:rect l="0" t="0" r="0" b="0"/>
                            <a:pathLst>
                              <a:path w="160" h="159">
                                <a:moveTo>
                                  <a:pt x="81" y="63"/>
                                </a:moveTo>
                                <a:cubicBezTo>
                                  <a:pt x="73" y="63"/>
                                  <a:pt x="66" y="70"/>
                                  <a:pt x="66" y="78"/>
                                </a:cubicBezTo>
                                <a:cubicBezTo>
                                  <a:pt x="66" y="87"/>
                                  <a:pt x="73" y="94"/>
                                  <a:pt x="81" y="94"/>
                                </a:cubicBezTo>
                                <a:cubicBezTo>
                                  <a:pt x="90" y="94"/>
                                  <a:pt x="97" y="87"/>
                                  <a:pt x="97" y="78"/>
                                </a:cubicBezTo>
                                <a:cubicBezTo>
                                  <a:pt x="97" y="70"/>
                                  <a:pt x="90" y="63"/>
                                  <a:pt x="81" y="63"/>
                                </a:cubicBezTo>
                                <a:close/>
                                <a:moveTo>
                                  <a:pt x="81" y="89"/>
                                </a:moveTo>
                                <a:cubicBezTo>
                                  <a:pt x="75" y="89"/>
                                  <a:pt x="70" y="84"/>
                                  <a:pt x="70" y="78"/>
                                </a:cubicBezTo>
                                <a:cubicBezTo>
                                  <a:pt x="70" y="72"/>
                                  <a:pt x="75" y="67"/>
                                  <a:pt x="81" y="67"/>
                                </a:cubicBezTo>
                                <a:cubicBezTo>
                                  <a:pt x="87" y="67"/>
                                  <a:pt x="92" y="72"/>
                                  <a:pt x="92" y="78"/>
                                </a:cubicBezTo>
                                <a:cubicBezTo>
                                  <a:pt x="92" y="84"/>
                                  <a:pt x="87" y="89"/>
                                  <a:pt x="81" y="89"/>
                                </a:cubicBezTo>
                                <a:close/>
                                <a:moveTo>
                                  <a:pt x="80" y="0"/>
                                </a:moveTo>
                                <a:cubicBezTo>
                                  <a:pt x="36" y="0"/>
                                  <a:pt x="0" y="35"/>
                                  <a:pt x="0" y="79"/>
                                </a:cubicBezTo>
                                <a:cubicBezTo>
                                  <a:pt x="0" y="123"/>
                                  <a:pt x="36" y="159"/>
                                  <a:pt x="80" y="159"/>
                                </a:cubicBezTo>
                                <a:cubicBezTo>
                                  <a:pt x="124" y="159"/>
                                  <a:pt x="160" y="123"/>
                                  <a:pt x="160" y="79"/>
                                </a:cubicBezTo>
                                <a:cubicBezTo>
                                  <a:pt x="160" y="35"/>
                                  <a:pt x="124" y="0"/>
                                  <a:pt x="80" y="0"/>
                                </a:cubicBezTo>
                                <a:close/>
                                <a:moveTo>
                                  <a:pt x="80" y="154"/>
                                </a:moveTo>
                                <a:cubicBezTo>
                                  <a:pt x="39" y="154"/>
                                  <a:pt x="5" y="121"/>
                                  <a:pt x="5" y="79"/>
                                </a:cubicBezTo>
                                <a:cubicBezTo>
                                  <a:pt x="5" y="38"/>
                                  <a:pt x="39" y="5"/>
                                  <a:pt x="80" y="5"/>
                                </a:cubicBezTo>
                                <a:cubicBezTo>
                                  <a:pt x="121" y="5"/>
                                  <a:pt x="155" y="38"/>
                                  <a:pt x="155" y="79"/>
                                </a:cubicBezTo>
                                <a:cubicBezTo>
                                  <a:pt x="155" y="121"/>
                                  <a:pt x="121" y="154"/>
                                  <a:pt x="80" y="154"/>
                                </a:cubicBezTo>
                                <a:close/>
                                <a:moveTo>
                                  <a:pt x="80" y="17"/>
                                </a:moveTo>
                                <a:cubicBezTo>
                                  <a:pt x="79" y="17"/>
                                  <a:pt x="78" y="19"/>
                                  <a:pt x="78" y="20"/>
                                </a:cubicBezTo>
                                <a:cubicBezTo>
                                  <a:pt x="78" y="65"/>
                                  <a:pt x="78" y="65"/>
                                  <a:pt x="78" y="65"/>
                                </a:cubicBezTo>
                                <a:cubicBezTo>
                                  <a:pt x="79" y="65"/>
                                  <a:pt x="80" y="64"/>
                                  <a:pt x="82" y="64"/>
                                </a:cubicBezTo>
                                <a:cubicBezTo>
                                  <a:pt x="82" y="64"/>
                                  <a:pt x="82" y="64"/>
                                  <a:pt x="83" y="65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83" y="19"/>
                                  <a:pt x="82" y="17"/>
                                  <a:pt x="80" y="17"/>
                                </a:cubicBezTo>
                                <a:close/>
                                <a:moveTo>
                                  <a:pt x="139" y="74"/>
                                </a:moveTo>
                                <a:cubicBezTo>
                                  <a:pt x="95" y="74"/>
                                  <a:pt x="95" y="74"/>
                                  <a:pt x="95" y="74"/>
                                </a:cubicBezTo>
                                <a:cubicBezTo>
                                  <a:pt x="95" y="76"/>
                                  <a:pt x="95" y="77"/>
                                  <a:pt x="95" y="78"/>
                                </a:cubicBezTo>
                                <a:cubicBezTo>
                                  <a:pt x="95" y="79"/>
                                  <a:pt x="95" y="79"/>
                                  <a:pt x="95" y="79"/>
                                </a:cubicBezTo>
                                <a:cubicBezTo>
                                  <a:pt x="139" y="79"/>
                                  <a:pt x="139" y="79"/>
                                  <a:pt x="139" y="79"/>
                                </a:cubicBezTo>
                                <a:cubicBezTo>
                                  <a:pt x="141" y="79"/>
                                  <a:pt x="142" y="78"/>
                                  <a:pt x="142" y="77"/>
                                </a:cubicBezTo>
                                <a:cubicBezTo>
                                  <a:pt x="142" y="76"/>
                                  <a:pt x="141" y="74"/>
                                  <a:pt x="139" y="74"/>
                                </a:cubicBezTo>
                                <a:close/>
                                <a:moveTo>
                                  <a:pt x="139" y="74"/>
                                </a:moveTo>
                                <a:cubicBezTo>
                                  <a:pt x="139" y="74"/>
                                  <a:pt x="139" y="74"/>
                                  <a:pt x="139" y="74"/>
                                </a:cubicBezTo>
                              </a:path>
                            </a:pathLst>
                          </a:custGeom>
                          <a:solidFill>
                            <a:srgbClr val="308698"/>
                          </a:solidFill>
                          <a:ln w="3175">
                            <a:solidFill>
                              <a:schemeClr val="bg1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6" o:spid="_x0000_s1026" o:spt="203" style="position:absolute;left:0pt;margin-left:177.6pt;margin-top:12.6pt;height:16.75pt;width:16.75pt;z-index:251677696;mso-width-relative:page;mso-height-relative:page;" coordorigin="1765,1473" coordsize="664,664" o:gfxdata="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">
                <o:lock v:ext="edit" aspectratio="f"/>
                <v:roundrect id="圆角矩形 22" o:spid="_x0000_s1026" o:spt="2" style="position:absolute;left:1765;top:1473;height:665;width:665;v-text-anchor:middle;" filled="f" stroked="t" coordsize="21600,21600" arcsize="0.166666666666667" o:gfxdata="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VrHc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FFFFFF [3212]" miterlimit="8" joinstyle="miter"/>
                  <v:imagedata o:title=""/>
                  <o:lock v:ext="edit" aspectratio="f"/>
                </v:roundrect>
                <v:shape id="任意多边形 236" o:spid="_x0000_s1026" o:spt="100" style="position:absolute;left:1880;top:1588;height:436;width:436;" fillcolor="#308698" filled="t" stroked="t" coordsize="160,159" o:gfxdata="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7ckRvQAA&#10;ANwAAAAPAAAAAAAAAAEAIAAAACIAAABkcnMvZG93bnJldi54bWxQSwECFAAUAAAACACHTuJAMy8F&#10;njsAAAA5AAAAEAAAAAAAAAABACAAAAAMAQAAZHJzL3NoYXBleG1sLnhtbFBLBQYAAAAABgAGAFsB&#10;AAC2AwAAAAA=&#10;" path="m81,63c73,63,66,70,66,78c66,87,73,94,81,94c90,94,97,87,97,78c97,70,90,63,81,63xm81,89c75,89,70,84,70,78c70,72,75,67,81,67c87,67,92,72,92,78c92,84,87,89,81,89xm80,0c36,0,0,35,0,79c0,123,36,159,80,159c124,159,160,123,160,79c160,35,124,0,80,0xm80,154c39,154,5,121,5,79c5,38,39,5,80,5c121,5,155,38,155,79c155,121,121,154,80,154xm80,17c79,17,78,19,78,20c78,65,78,65,78,65c79,65,80,64,82,64c82,64,82,64,83,65c83,20,83,20,83,20c83,19,82,17,80,17xm139,74c95,74,95,74,95,74c95,76,95,77,95,78c95,79,95,79,95,79c139,79,139,79,139,79c141,79,142,78,142,77c142,76,141,74,139,74xm139,74c139,74,139,74,139,74e">
                  <v:path o:connectlocs="238,186;194,231;238,278;285,231;238,186;238,263;206,231;238,198;270,231;238,263;235,0;0,234;235,471;471,234;235,0;235,456;14,234;235,14;456,234;235,456;235,50;229,59;229,192;241,189;244,192;244,59;235,50;409,219;279,219;279,231;279,234;409,234;418,228;409,219;409,219;409,219" o:connectangles="0,0,0,0,0,0,0,0,0,0,0,0,0,0,0,0,0,0,0,0,0,0,0,0,0,0,0,0,0,0,0,0,0,0,0,0"/>
                  <v:fill on="t" focussize="0,0"/>
                  <v:stroke weight="0.25pt" color="#FFFFFF [3212]" joinstyle="round"/>
                  <v:imagedata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160020</wp:posOffset>
                </wp:positionV>
                <wp:extent cx="212725" cy="212725"/>
                <wp:effectExtent l="6350" t="6350" r="9525" b="9525"/>
                <wp:wrapNone/>
                <wp:docPr id="575" name="组合 5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25" cy="212725"/>
                          <a:chOff x="6170" y="1473"/>
                          <a:chExt cx="664" cy="664"/>
                        </a:xfrm>
                      </wpg:grpSpPr>
                      <wps:wsp>
                        <wps:cNvPr id="28" name="圆角矩形 27"/>
                        <wps:cNvSpPr/>
                        <wps:spPr>
                          <a:xfrm>
                            <a:off x="6170" y="1473"/>
                            <a:ext cx="665" cy="66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58" name="Freeform 164"/>
                        <wps:cNvSpPr>
                          <a:spLocks noEditPoints="1"/>
                        </wps:cNvSpPr>
                        <wps:spPr bwMode="auto">
                          <a:xfrm>
                            <a:off x="6333" y="1566"/>
                            <a:ext cx="339" cy="479"/>
                          </a:xfrm>
                          <a:custGeom>
                            <a:avLst/>
                            <a:gdLst>
                              <a:gd name="T0" fmla="*/ 47 w 95"/>
                              <a:gd name="T1" fmla="*/ 0 h 134"/>
                              <a:gd name="T2" fmla="*/ 0 w 95"/>
                              <a:gd name="T3" fmla="*/ 47 h 134"/>
                              <a:gd name="T4" fmla="*/ 47 w 95"/>
                              <a:gd name="T5" fmla="*/ 134 h 134"/>
                              <a:gd name="T6" fmla="*/ 95 w 95"/>
                              <a:gd name="T7" fmla="*/ 47 h 134"/>
                              <a:gd name="T8" fmla="*/ 47 w 95"/>
                              <a:gd name="T9" fmla="*/ 0 h 134"/>
                              <a:gd name="T10" fmla="*/ 47 w 95"/>
                              <a:gd name="T11" fmla="*/ 55 h 134"/>
                              <a:gd name="T12" fmla="*/ 32 w 95"/>
                              <a:gd name="T13" fmla="*/ 40 h 134"/>
                              <a:gd name="T14" fmla="*/ 47 w 95"/>
                              <a:gd name="T15" fmla="*/ 25 h 134"/>
                              <a:gd name="T16" fmla="*/ 62 w 95"/>
                              <a:gd name="T17" fmla="*/ 40 h 134"/>
                              <a:gd name="T18" fmla="*/ 47 w 95"/>
                              <a:gd name="T19" fmla="*/ 55 h 1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5" h="134">
                                <a:moveTo>
                                  <a:pt x="47" y="0"/>
                                </a:moveTo>
                                <a:cubicBezTo>
                                  <a:pt x="21" y="0"/>
                                  <a:pt x="0" y="21"/>
                                  <a:pt x="0" y="47"/>
                                </a:cubicBezTo>
                                <a:cubicBezTo>
                                  <a:pt x="0" y="73"/>
                                  <a:pt x="47" y="134"/>
                                  <a:pt x="47" y="134"/>
                                </a:cubicBezTo>
                                <a:cubicBezTo>
                                  <a:pt x="47" y="134"/>
                                  <a:pt x="95" y="73"/>
                                  <a:pt x="95" y="47"/>
                                </a:cubicBezTo>
                                <a:cubicBezTo>
                                  <a:pt x="95" y="21"/>
                                  <a:pt x="73" y="0"/>
                                  <a:pt x="47" y="0"/>
                                </a:cubicBezTo>
                                <a:close/>
                                <a:moveTo>
                                  <a:pt x="47" y="55"/>
                                </a:moveTo>
                                <a:cubicBezTo>
                                  <a:pt x="39" y="55"/>
                                  <a:pt x="32" y="48"/>
                                  <a:pt x="32" y="40"/>
                                </a:cubicBezTo>
                                <a:cubicBezTo>
                                  <a:pt x="32" y="32"/>
                                  <a:pt x="39" y="25"/>
                                  <a:pt x="47" y="25"/>
                                </a:cubicBezTo>
                                <a:cubicBezTo>
                                  <a:pt x="55" y="25"/>
                                  <a:pt x="62" y="32"/>
                                  <a:pt x="62" y="40"/>
                                </a:cubicBezTo>
                                <a:cubicBezTo>
                                  <a:pt x="62" y="48"/>
                                  <a:pt x="55" y="55"/>
                                  <a:pt x="47" y="55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/>
                            </a:solidFill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74" o:spid="_x0000_s1026" o:spt="203" style="position:absolute;left:0pt;margin-left:342.8pt;margin-top:12.6pt;height:16.75pt;width:16.75pt;z-index:251680768;mso-width-relative:page;mso-height-relative:page;" coordorigin="6170,1473" coordsize="664,664" o:gfxdata="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GZ7&#10;50baAAAACQEAAA8AAAAAAAAAAQAgAAAAIgAAAGRycy9kb3ducmV2LnhtbFBLAQIUABQAAAAIAIdO&#10;4kApktLFBgUAAJ0PAAAOAAAAAAAAAAEAIAAAACkBAABkcnMvZTJvRG9jLnhtbFBLBQYAAAAABgAG&#10;AFkBAAChCAAAAAA=&#10;">
                <o:lock v:ext="edit" aspectratio="f"/>
                <v:roundrect id="圆角矩形 27" o:spid="_x0000_s1026" o:spt="2" style="position:absolute;left:6170;top:1473;height:665;width:665;v-text-anchor:middle;" filled="f" stroked="t" coordsize="21600,21600" arcsize="0.166666666666667" o:gfxdata="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/lUB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FFFFFF [3212]" miterlimit="8" joinstyle="miter"/>
                  <v:imagedata o:title=""/>
                  <o:lock v:ext="edit" aspectratio="f"/>
                </v:roundrect>
                <v:shape id="Freeform 164" o:spid="_x0000_s1026" o:spt="100" style="position:absolute;left:6333;top:1566;height:479;width:339;" filled="f" stroked="t" coordsize="95,134" o:gfxdata="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f2UpO&#10;wAAAANwAAAAPAAAAAAAAAAEAIAAAACIAAABkcnMvZG93bnJldi54bWxQSwECFAAUAAAACACHTuJA&#10;My8FnjsAAAA5AAAAEAAAAAAAAAABACAAAAAPAQAAZHJzL3NoYXBleG1sLnhtbFBLBQYAAAAABgAG&#10;AFsBAAC5AwAAAAA=&#10;" path="m47,0c21,0,0,21,0,47c0,73,47,134,47,134c47,134,95,73,95,47c95,21,73,0,47,0xm47,55c39,55,32,48,32,40c32,32,39,25,47,25c55,25,62,32,62,40c62,48,55,55,47,55xe">
                  <v:path o:connectlocs="167,0;0,168;167,479;339,168;167,0;167,196;114,142;167,89;221,142;167,196" o:connectangles="0,0,0,0,0,0,0,0,0,0"/>
                  <v:fill on="f" focussize="0,0"/>
                  <v:stroke weight="1pt" color="#FFFFFF [3212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106680</wp:posOffset>
                </wp:positionV>
                <wp:extent cx="4129405" cy="584200"/>
                <wp:effectExtent l="0" t="0" r="0" b="0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9405" cy="58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ACB78E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出生：1989-12-26             籍贯：广东 - 广州</w:t>
                            </w:r>
                          </w:p>
                          <w:p w14:paraId="2C7C9B87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电话：13012345678           邮箱：123456@163.com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7.7pt;margin-top:8.4pt;height:46pt;width:325.15pt;z-index:251667456;mso-width-relative:page;mso-height-relative:page;" filled="f" stroked="f" coordsize="21600,21600" o:gfxdata="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yEmss2wAAAAsBAAAPAAAAAAAAAAEAIAAAACIAAABk&#10;cnMvZG93bnJldi54bWxQSwECFAAUAAAACACHTuJAGZeAVjwCAABo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2ACB78E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出生：1989-12-26             籍贯：广东 - 广州</w:t>
                      </w:r>
                    </w:p>
                    <w:p w14:paraId="2C7C9B87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电话：13012345678           邮箱：123456@163.com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2075180</wp:posOffset>
                </wp:positionH>
                <wp:positionV relativeFrom="paragraph">
                  <wp:posOffset>88900</wp:posOffset>
                </wp:positionV>
                <wp:extent cx="4724400" cy="704850"/>
                <wp:effectExtent l="0" t="0" r="0" b="0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0" cy="704850"/>
                        </a:xfrm>
                        <a:prstGeom prst="rect">
                          <a:avLst/>
                        </a:prstGeom>
                        <a:solidFill>
                          <a:srgbClr val="616C8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3.4pt;margin-top:7pt;height:55.5pt;width:372pt;z-index:251664384;v-text-anchor:middle;mso-width-relative:page;mso-height-relative:page;" fillcolor="#616C8C" filled="t" stroked="f" coordsize="21600,21600" o:gfxdata="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R9S/01wAAAAsBAAAPAAAAAAAAAAEAIAAAACIAAABkcnMvZG93bnJldi54&#10;bWxQSwECFAAUAAAACACHTuJAkRaICG0CAADNBAAADgAAAAAAAAABACAAAAAmAQAAZHJzL2Uyb0Rv&#10;Yy54bWxQSwUGAAAAAAYABgBZAQAAB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1106B182"/>
    <w:p w14:paraId="44F471C2"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55245</wp:posOffset>
                </wp:positionV>
                <wp:extent cx="212725" cy="212725"/>
                <wp:effectExtent l="6350" t="6350" r="9525" b="9525"/>
                <wp:wrapNone/>
                <wp:docPr id="391" name="组合 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25" cy="212725"/>
                          <a:chOff x="2646" y="1473"/>
                          <a:chExt cx="664" cy="664"/>
                        </a:xfrm>
                      </wpg:grpSpPr>
                      <wps:wsp>
                        <wps:cNvPr id="24" name="圆角矩形 23"/>
                        <wps:cNvSpPr/>
                        <wps:spPr>
                          <a:xfrm>
                            <a:off x="2646" y="1473"/>
                            <a:ext cx="665" cy="66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0" name="Freeform 42"/>
                        <wps:cNvSpPr>
                          <a:spLocks noEditPoints="1"/>
                        </wps:cNvSpPr>
                        <wps:spPr bwMode="auto">
                          <a:xfrm>
                            <a:off x="2759" y="1586"/>
                            <a:ext cx="439" cy="439"/>
                          </a:xfrm>
                          <a:custGeom>
                            <a:avLst/>
                            <a:gdLst>
                              <a:gd name="T0" fmla="*/ 150 w 166"/>
                              <a:gd name="T1" fmla="*/ 116 h 164"/>
                              <a:gd name="T2" fmla="*/ 110 w 166"/>
                              <a:gd name="T3" fmla="*/ 115 h 164"/>
                              <a:gd name="T4" fmla="*/ 108 w 166"/>
                              <a:gd name="T5" fmla="*/ 117 h 164"/>
                              <a:gd name="T6" fmla="*/ 95 w 166"/>
                              <a:gd name="T7" fmla="*/ 113 h 164"/>
                              <a:gd name="T8" fmla="*/ 72 w 166"/>
                              <a:gd name="T9" fmla="*/ 94 h 164"/>
                              <a:gd name="T10" fmla="*/ 49 w 166"/>
                              <a:gd name="T11" fmla="*/ 58 h 164"/>
                              <a:gd name="T12" fmla="*/ 51 w 166"/>
                              <a:gd name="T13" fmla="*/ 56 h 164"/>
                              <a:gd name="T14" fmla="*/ 50 w 166"/>
                              <a:gd name="T15" fmla="*/ 16 h 164"/>
                              <a:gd name="T16" fmla="*/ 32 w 166"/>
                              <a:gd name="T17" fmla="*/ 4 h 164"/>
                              <a:gd name="T18" fmla="*/ 10 w 166"/>
                              <a:gd name="T19" fmla="*/ 17 h 164"/>
                              <a:gd name="T20" fmla="*/ 7 w 166"/>
                              <a:gd name="T21" fmla="*/ 20 h 164"/>
                              <a:gd name="T22" fmla="*/ 7 w 166"/>
                              <a:gd name="T23" fmla="*/ 59 h 164"/>
                              <a:gd name="T24" fmla="*/ 48 w 166"/>
                              <a:gd name="T25" fmla="*/ 118 h 164"/>
                              <a:gd name="T26" fmla="*/ 107 w 166"/>
                              <a:gd name="T27" fmla="*/ 159 h 164"/>
                              <a:gd name="T28" fmla="*/ 131 w 166"/>
                              <a:gd name="T29" fmla="*/ 164 h 164"/>
                              <a:gd name="T30" fmla="*/ 146 w 166"/>
                              <a:gd name="T31" fmla="*/ 159 h 164"/>
                              <a:gd name="T32" fmla="*/ 149 w 166"/>
                              <a:gd name="T33" fmla="*/ 156 h 164"/>
                              <a:gd name="T34" fmla="*/ 162 w 166"/>
                              <a:gd name="T35" fmla="*/ 134 h 164"/>
                              <a:gd name="T36" fmla="*/ 150 w 166"/>
                              <a:gd name="T37" fmla="*/ 116 h 164"/>
                              <a:gd name="T38" fmla="*/ 145 w 166"/>
                              <a:gd name="T39" fmla="*/ 152 h 164"/>
                              <a:gd name="T40" fmla="*/ 142 w 166"/>
                              <a:gd name="T41" fmla="*/ 155 h 164"/>
                              <a:gd name="T42" fmla="*/ 109 w 166"/>
                              <a:gd name="T43" fmla="*/ 154 h 164"/>
                              <a:gd name="T44" fmla="*/ 51 w 166"/>
                              <a:gd name="T45" fmla="*/ 115 h 164"/>
                              <a:gd name="T46" fmla="*/ 12 w 166"/>
                              <a:gd name="T47" fmla="*/ 57 h 164"/>
                              <a:gd name="T48" fmla="*/ 11 w 166"/>
                              <a:gd name="T49" fmla="*/ 24 h 164"/>
                              <a:gd name="T50" fmla="*/ 14 w 166"/>
                              <a:gd name="T51" fmla="*/ 21 h 164"/>
                              <a:gd name="T52" fmla="*/ 31 w 166"/>
                              <a:gd name="T53" fmla="*/ 9 h 164"/>
                              <a:gd name="T54" fmla="*/ 32 w 166"/>
                              <a:gd name="T55" fmla="*/ 9 h 164"/>
                              <a:gd name="T56" fmla="*/ 46 w 166"/>
                              <a:gd name="T57" fmla="*/ 19 h 164"/>
                              <a:gd name="T58" fmla="*/ 47 w 166"/>
                              <a:gd name="T59" fmla="*/ 52 h 164"/>
                              <a:gd name="T60" fmla="*/ 45 w 166"/>
                              <a:gd name="T61" fmla="*/ 54 h 164"/>
                              <a:gd name="T62" fmla="*/ 68 w 166"/>
                              <a:gd name="T63" fmla="*/ 98 h 164"/>
                              <a:gd name="T64" fmla="*/ 92 w 166"/>
                              <a:gd name="T65" fmla="*/ 118 h 164"/>
                              <a:gd name="T66" fmla="*/ 112 w 166"/>
                              <a:gd name="T67" fmla="*/ 121 h 164"/>
                              <a:gd name="T68" fmla="*/ 114 w 166"/>
                              <a:gd name="T69" fmla="*/ 119 h 164"/>
                              <a:gd name="T70" fmla="*/ 147 w 166"/>
                              <a:gd name="T71" fmla="*/ 120 h 164"/>
                              <a:gd name="T72" fmla="*/ 157 w 166"/>
                              <a:gd name="T73" fmla="*/ 134 h 164"/>
                              <a:gd name="T74" fmla="*/ 145 w 166"/>
                              <a:gd name="T75" fmla="*/ 152 h 164"/>
                              <a:gd name="T76" fmla="*/ 129 w 166"/>
                              <a:gd name="T77" fmla="*/ 66 h 164"/>
                              <a:gd name="T78" fmla="*/ 124 w 166"/>
                              <a:gd name="T79" fmla="*/ 42 h 164"/>
                              <a:gd name="T80" fmla="*/ 99 w 166"/>
                              <a:gd name="T81" fmla="*/ 37 h 164"/>
                              <a:gd name="T82" fmla="*/ 95 w 166"/>
                              <a:gd name="T83" fmla="*/ 36 h 164"/>
                              <a:gd name="T84" fmla="*/ 97 w 166"/>
                              <a:gd name="T85" fmla="*/ 32 h 164"/>
                              <a:gd name="T86" fmla="*/ 128 w 166"/>
                              <a:gd name="T87" fmla="*/ 38 h 164"/>
                              <a:gd name="T88" fmla="*/ 134 w 166"/>
                              <a:gd name="T89" fmla="*/ 68 h 164"/>
                              <a:gd name="T90" fmla="*/ 132 w 166"/>
                              <a:gd name="T91" fmla="*/ 70 h 164"/>
                              <a:gd name="T92" fmla="*/ 131 w 166"/>
                              <a:gd name="T93" fmla="*/ 70 h 164"/>
                              <a:gd name="T94" fmla="*/ 129 w 166"/>
                              <a:gd name="T95" fmla="*/ 66 h 164"/>
                              <a:gd name="T96" fmla="*/ 85 w 166"/>
                              <a:gd name="T97" fmla="*/ 12 h 164"/>
                              <a:gd name="T98" fmla="*/ 86 w 166"/>
                              <a:gd name="T99" fmla="*/ 9 h 164"/>
                              <a:gd name="T100" fmla="*/ 146 w 166"/>
                              <a:gd name="T101" fmla="*/ 20 h 164"/>
                              <a:gd name="T102" fmla="*/ 158 w 166"/>
                              <a:gd name="T103" fmla="*/ 78 h 164"/>
                              <a:gd name="T104" fmla="*/ 156 w 166"/>
                              <a:gd name="T105" fmla="*/ 80 h 164"/>
                              <a:gd name="T106" fmla="*/ 155 w 166"/>
                              <a:gd name="T107" fmla="*/ 80 h 164"/>
                              <a:gd name="T108" fmla="*/ 153 w 166"/>
                              <a:gd name="T109" fmla="*/ 76 h 164"/>
                              <a:gd name="T110" fmla="*/ 142 w 166"/>
                              <a:gd name="T111" fmla="*/ 24 h 164"/>
                              <a:gd name="T112" fmla="*/ 88 w 166"/>
                              <a:gd name="T113" fmla="*/ 14 h 164"/>
                              <a:gd name="T114" fmla="*/ 85 w 166"/>
                              <a:gd name="T115" fmla="*/ 12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66" h="164">
                                <a:moveTo>
                                  <a:pt x="150" y="116"/>
                                </a:moveTo>
                                <a:cubicBezTo>
                                  <a:pt x="127" y="97"/>
                                  <a:pt x="119" y="106"/>
                                  <a:pt x="110" y="115"/>
                                </a:cubicBezTo>
                                <a:cubicBezTo>
                                  <a:pt x="108" y="117"/>
                                  <a:pt x="108" y="117"/>
                                  <a:pt x="108" y="117"/>
                                </a:cubicBezTo>
                                <a:cubicBezTo>
                                  <a:pt x="105" y="120"/>
                                  <a:pt x="99" y="116"/>
                                  <a:pt x="95" y="113"/>
                                </a:cubicBezTo>
                                <a:cubicBezTo>
                                  <a:pt x="89" y="109"/>
                                  <a:pt x="81" y="103"/>
                                  <a:pt x="72" y="94"/>
                                </a:cubicBezTo>
                                <a:cubicBezTo>
                                  <a:pt x="45" y="67"/>
                                  <a:pt x="48" y="59"/>
                                  <a:pt x="49" y="58"/>
                                </a:cubicBezTo>
                                <a:cubicBezTo>
                                  <a:pt x="51" y="56"/>
                                  <a:pt x="51" y="56"/>
                                  <a:pt x="51" y="56"/>
                                </a:cubicBezTo>
                                <a:cubicBezTo>
                                  <a:pt x="60" y="47"/>
                                  <a:pt x="69" y="39"/>
                                  <a:pt x="50" y="16"/>
                                </a:cubicBezTo>
                                <a:cubicBezTo>
                                  <a:pt x="44" y="8"/>
                                  <a:pt x="38" y="4"/>
                                  <a:pt x="32" y="4"/>
                                </a:cubicBezTo>
                                <a:cubicBezTo>
                                  <a:pt x="23" y="4"/>
                                  <a:pt x="16" y="11"/>
                                  <a:pt x="10" y="17"/>
                                </a:cubicBezTo>
                                <a:cubicBezTo>
                                  <a:pt x="9" y="18"/>
                                  <a:pt x="8" y="19"/>
                                  <a:pt x="7" y="20"/>
                                </a:cubicBezTo>
                                <a:cubicBezTo>
                                  <a:pt x="0" y="27"/>
                                  <a:pt x="0" y="41"/>
                                  <a:pt x="7" y="59"/>
                                </a:cubicBezTo>
                                <a:cubicBezTo>
                                  <a:pt x="14" y="78"/>
                                  <a:pt x="29" y="99"/>
                                  <a:pt x="48" y="118"/>
                                </a:cubicBezTo>
                                <a:cubicBezTo>
                                  <a:pt x="67" y="137"/>
                                  <a:pt x="88" y="152"/>
                                  <a:pt x="107" y="159"/>
                                </a:cubicBezTo>
                                <a:cubicBezTo>
                                  <a:pt x="116" y="162"/>
                                  <a:pt x="124" y="164"/>
                                  <a:pt x="131" y="164"/>
                                </a:cubicBezTo>
                                <a:cubicBezTo>
                                  <a:pt x="137" y="164"/>
                                  <a:pt x="142" y="162"/>
                                  <a:pt x="146" y="159"/>
                                </a:cubicBezTo>
                                <a:cubicBezTo>
                                  <a:pt x="147" y="158"/>
                                  <a:pt x="148" y="157"/>
                                  <a:pt x="149" y="156"/>
                                </a:cubicBezTo>
                                <a:cubicBezTo>
                                  <a:pt x="155" y="150"/>
                                  <a:pt x="162" y="143"/>
                                  <a:pt x="162" y="134"/>
                                </a:cubicBezTo>
                                <a:cubicBezTo>
                                  <a:pt x="162" y="128"/>
                                  <a:pt x="158" y="122"/>
                                  <a:pt x="150" y="116"/>
                                </a:cubicBezTo>
                                <a:close/>
                                <a:moveTo>
                                  <a:pt x="145" y="152"/>
                                </a:moveTo>
                                <a:cubicBezTo>
                                  <a:pt x="144" y="153"/>
                                  <a:pt x="143" y="154"/>
                                  <a:pt x="142" y="155"/>
                                </a:cubicBezTo>
                                <a:cubicBezTo>
                                  <a:pt x="137" y="160"/>
                                  <a:pt x="124" y="160"/>
                                  <a:pt x="109" y="154"/>
                                </a:cubicBezTo>
                                <a:cubicBezTo>
                                  <a:pt x="90" y="147"/>
                                  <a:pt x="70" y="133"/>
                                  <a:pt x="51" y="115"/>
                                </a:cubicBezTo>
                                <a:cubicBezTo>
                                  <a:pt x="33" y="96"/>
                                  <a:pt x="19" y="76"/>
                                  <a:pt x="12" y="57"/>
                                </a:cubicBezTo>
                                <a:cubicBezTo>
                                  <a:pt x="6" y="42"/>
                                  <a:pt x="6" y="29"/>
                                  <a:pt x="11" y="24"/>
                                </a:cubicBezTo>
                                <a:cubicBezTo>
                                  <a:pt x="12" y="23"/>
                                  <a:pt x="13" y="22"/>
                                  <a:pt x="14" y="21"/>
                                </a:cubicBezTo>
                                <a:cubicBezTo>
                                  <a:pt x="19" y="15"/>
                                  <a:pt x="25" y="9"/>
                                  <a:pt x="31" y="9"/>
                                </a:cubicBezTo>
                                <a:cubicBezTo>
                                  <a:pt x="31" y="9"/>
                                  <a:pt x="31" y="9"/>
                                  <a:pt x="32" y="9"/>
                                </a:cubicBezTo>
                                <a:cubicBezTo>
                                  <a:pt x="36" y="10"/>
                                  <a:pt x="41" y="13"/>
                                  <a:pt x="46" y="19"/>
                                </a:cubicBezTo>
                                <a:cubicBezTo>
                                  <a:pt x="61" y="38"/>
                                  <a:pt x="56" y="43"/>
                                  <a:pt x="47" y="52"/>
                                </a:cubicBezTo>
                                <a:cubicBezTo>
                                  <a:pt x="45" y="54"/>
                                  <a:pt x="45" y="54"/>
                                  <a:pt x="45" y="54"/>
                                </a:cubicBezTo>
                                <a:cubicBezTo>
                                  <a:pt x="38" y="61"/>
                                  <a:pt x="45" y="75"/>
                                  <a:pt x="68" y="98"/>
                                </a:cubicBezTo>
                                <a:cubicBezTo>
                                  <a:pt x="77" y="107"/>
                                  <a:pt x="85" y="114"/>
                                  <a:pt x="92" y="118"/>
                                </a:cubicBezTo>
                                <a:cubicBezTo>
                                  <a:pt x="101" y="124"/>
                                  <a:pt x="108" y="125"/>
                                  <a:pt x="112" y="121"/>
                                </a:cubicBezTo>
                                <a:cubicBezTo>
                                  <a:pt x="114" y="119"/>
                                  <a:pt x="114" y="119"/>
                                  <a:pt x="114" y="119"/>
                                </a:cubicBezTo>
                                <a:cubicBezTo>
                                  <a:pt x="123" y="110"/>
                                  <a:pt x="128" y="105"/>
                                  <a:pt x="147" y="120"/>
                                </a:cubicBezTo>
                                <a:cubicBezTo>
                                  <a:pt x="153" y="125"/>
                                  <a:pt x="156" y="130"/>
                                  <a:pt x="157" y="134"/>
                                </a:cubicBezTo>
                                <a:cubicBezTo>
                                  <a:pt x="157" y="141"/>
                                  <a:pt x="151" y="147"/>
                                  <a:pt x="145" y="152"/>
                                </a:cubicBezTo>
                                <a:close/>
                                <a:moveTo>
                                  <a:pt x="129" y="66"/>
                                </a:moveTo>
                                <a:cubicBezTo>
                                  <a:pt x="132" y="58"/>
                                  <a:pt x="130" y="48"/>
                                  <a:pt x="124" y="42"/>
                                </a:cubicBezTo>
                                <a:cubicBezTo>
                                  <a:pt x="117" y="35"/>
                                  <a:pt x="107" y="33"/>
                                  <a:pt x="99" y="37"/>
                                </a:cubicBezTo>
                                <a:cubicBezTo>
                                  <a:pt x="97" y="38"/>
                                  <a:pt x="96" y="37"/>
                                  <a:pt x="95" y="36"/>
                                </a:cubicBezTo>
                                <a:cubicBezTo>
                                  <a:pt x="95" y="35"/>
                                  <a:pt x="95" y="33"/>
                                  <a:pt x="97" y="32"/>
                                </a:cubicBezTo>
                                <a:cubicBezTo>
                                  <a:pt x="107" y="28"/>
                                  <a:pt x="120" y="30"/>
                                  <a:pt x="128" y="38"/>
                                </a:cubicBezTo>
                                <a:cubicBezTo>
                                  <a:pt x="136" y="46"/>
                                  <a:pt x="138" y="58"/>
                                  <a:pt x="134" y="68"/>
                                </a:cubicBezTo>
                                <a:cubicBezTo>
                                  <a:pt x="134" y="69"/>
                                  <a:pt x="133" y="70"/>
                                  <a:pt x="132" y="70"/>
                                </a:cubicBezTo>
                                <a:cubicBezTo>
                                  <a:pt x="131" y="70"/>
                                  <a:pt x="131" y="70"/>
                                  <a:pt x="131" y="70"/>
                                </a:cubicBezTo>
                                <a:cubicBezTo>
                                  <a:pt x="129" y="69"/>
                                  <a:pt x="128" y="68"/>
                                  <a:pt x="129" y="66"/>
                                </a:cubicBezTo>
                                <a:close/>
                                <a:moveTo>
                                  <a:pt x="85" y="12"/>
                                </a:moveTo>
                                <a:cubicBezTo>
                                  <a:pt x="84" y="11"/>
                                  <a:pt x="84" y="9"/>
                                  <a:pt x="86" y="9"/>
                                </a:cubicBezTo>
                                <a:cubicBezTo>
                                  <a:pt x="106" y="0"/>
                                  <a:pt x="130" y="4"/>
                                  <a:pt x="146" y="20"/>
                                </a:cubicBezTo>
                                <a:cubicBezTo>
                                  <a:pt x="162" y="35"/>
                                  <a:pt x="166" y="58"/>
                                  <a:pt x="158" y="78"/>
                                </a:cubicBezTo>
                                <a:cubicBezTo>
                                  <a:pt x="158" y="79"/>
                                  <a:pt x="157" y="80"/>
                                  <a:pt x="156" y="80"/>
                                </a:cubicBezTo>
                                <a:cubicBezTo>
                                  <a:pt x="155" y="80"/>
                                  <a:pt x="155" y="80"/>
                                  <a:pt x="155" y="80"/>
                                </a:cubicBezTo>
                                <a:cubicBezTo>
                                  <a:pt x="153" y="79"/>
                                  <a:pt x="152" y="78"/>
                                  <a:pt x="153" y="76"/>
                                </a:cubicBezTo>
                                <a:cubicBezTo>
                                  <a:pt x="160" y="58"/>
                                  <a:pt x="156" y="37"/>
                                  <a:pt x="142" y="24"/>
                                </a:cubicBezTo>
                                <a:cubicBezTo>
                                  <a:pt x="128" y="9"/>
                                  <a:pt x="106" y="5"/>
                                  <a:pt x="88" y="14"/>
                                </a:cubicBezTo>
                                <a:cubicBezTo>
                                  <a:pt x="87" y="14"/>
                                  <a:pt x="85" y="14"/>
                                  <a:pt x="85" y="1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ln w="0">
                            <a:solidFill>
                              <a:schemeClr val="bg1"/>
                            </a:solidFill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90" o:spid="_x0000_s1026" o:spt="203" style="position:absolute;left:0pt;margin-left:177.6pt;margin-top:4.35pt;height:16.75pt;width:16.75pt;z-index:251678720;mso-width-relative:page;mso-height-relative:page;" coordorigin="2646,1473" coordsize="664,664" o:gfxdata="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">
                <o:lock v:ext="edit" aspectratio="f"/>
                <v:roundrect id="圆角矩形 23" o:spid="_x0000_s1026" o:spt="2" style="position:absolute;left:2646;top:1473;height:665;width:665;v-text-anchor:middle;" filled="f" stroked="t" coordsize="21600,21600" arcsize="0.166666666666667" o:gfxdata="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NfB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FFFFFF [3212]" miterlimit="8" joinstyle="miter"/>
                  <v:imagedata o:title=""/>
                  <o:lock v:ext="edit" aspectratio="f"/>
                </v:roundrect>
                <v:shape id="Freeform 42" o:spid="_x0000_s1026" o:spt="100" style="position:absolute;left:2759;top:1586;height:439;width:439;" fillcolor="#0D0D0D [3069]" filled="t" stroked="t" coordsize="166,164" o:gfxdata="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+sepvQAA&#10;ANwAAAAPAAAAAAAAAAEAIAAAACIAAABkcnMvZG93bnJldi54bWxQSwECFAAUAAAACACHTuJAMy8F&#10;njsAAAA5AAAAEAAAAAAAAAABACAAAAAMAQAAZHJzL3NoYXBleG1sLnhtbFBLBQYAAAAABgAGAFsB&#10;AAC2AwAAAAA=&#10;" path="m150,116c127,97,119,106,110,115c108,117,108,117,108,117c105,120,99,116,95,113c89,109,81,103,72,94c45,67,48,59,49,58c51,56,51,56,51,56c60,47,69,39,50,16c44,8,38,4,32,4c23,4,16,11,10,17c9,18,8,19,7,20c0,27,0,41,7,59c14,78,29,99,48,118c67,137,88,152,107,159c116,162,124,164,131,164c137,164,142,162,146,159c147,158,148,157,149,156c155,150,162,143,162,134c162,128,158,122,150,116xm145,152c144,153,143,154,142,155c137,160,124,160,109,154c90,147,70,133,51,115c33,96,19,76,12,57c6,42,6,29,11,24c12,23,13,22,14,21c19,15,25,9,31,9c31,9,31,9,32,9c36,10,41,13,46,19c61,38,56,43,47,52c45,54,45,54,45,54c38,61,45,75,68,98c77,107,85,114,92,118c101,124,108,125,112,121c114,119,114,119,114,119c123,110,128,105,147,120c153,125,156,130,157,134c157,141,151,147,145,152xm129,66c132,58,130,48,124,42c117,35,107,33,99,37c97,38,96,37,95,36c95,35,95,33,97,32c107,28,120,30,128,38c136,46,138,58,134,68c134,69,133,70,132,70c131,70,131,70,131,70c129,69,128,68,129,66xm85,12c84,11,84,9,86,9c106,0,130,4,146,20c162,35,166,58,158,78c158,79,157,80,156,80c155,80,155,80,155,80c153,79,152,78,153,76c160,58,156,37,142,24c128,9,106,5,88,14c87,14,85,14,85,12xe">
                  <v:path o:connectlocs="396,310;290,307;285,313;251,302;190,251;129,155;134,149;132,42;84,10;26,45;18,53;18,157;126,315;282,425;346,439;386,425;394,417;428,358;396,310;383,406;375,414;288,412;134,307;31,152;29,64;37,56;81,24;84,24;121,50;124,139;119,144;179,262;243,315;296,323;301,318;388,321;415,358;383,406;341,176;327,112;261,99;251,96;256,85;338,101;354,182;349,187;346,187;341,176;224,32;227,24;386,53;417,208;412,214;409,214;404,203;375,64;232,37;224,32" o:connectangles="0,0,0,0,0,0,0,0,0,0,0,0,0,0,0,0,0,0,0,0,0,0,0,0,0,0,0,0,0,0,0,0,0,0,0,0,0,0,0,0,0,0,0,0,0,0,0,0,0,0,0,0,0,0,0,0,0,0"/>
                  <v:fill on="t" focussize="0,0"/>
                  <v:stroke weight="0pt" color="#FFFFFF [3212]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4353560</wp:posOffset>
                </wp:positionH>
                <wp:positionV relativeFrom="paragraph">
                  <wp:posOffset>55245</wp:posOffset>
                </wp:positionV>
                <wp:extent cx="212725" cy="212725"/>
                <wp:effectExtent l="6350" t="6350" r="9525" b="9525"/>
                <wp:wrapNone/>
                <wp:docPr id="527" name="组合 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25" cy="212725"/>
                          <a:chOff x="4408" y="1473"/>
                          <a:chExt cx="664" cy="664"/>
                        </a:xfrm>
                      </wpg:grpSpPr>
                      <wps:wsp>
                        <wps:cNvPr id="26" name="圆角矩形 25"/>
                        <wps:cNvSpPr/>
                        <wps:spPr>
                          <a:xfrm>
                            <a:off x="4408" y="1473"/>
                            <a:ext cx="665" cy="66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grpSp>
                        <wpg:cNvPr id="471" name="组合 470"/>
                        <wpg:cNvGrpSpPr/>
                        <wpg:grpSpPr>
                          <a:xfrm>
                            <a:off x="4525" y="1653"/>
                            <a:ext cx="431" cy="305"/>
                            <a:chOff x="2525929" y="4576033"/>
                            <a:chExt cx="450823" cy="318228"/>
                          </a:xfrm>
                          <a:noFill/>
                        </wpg:grpSpPr>
                        <wps:wsp>
                          <wps:cNvPr id="472" name="Rectangle 1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5929" y="4576033"/>
                              <a:ext cx="450822" cy="318228"/>
                            </a:xfrm>
                            <a:prstGeom prst="rect">
                              <a:avLst/>
                            </a:prstGeom>
                            <a:grpFill/>
                            <a:ln w="12700" cap="flat">
                              <a:solidFill>
                                <a:schemeClr val="bg1"/>
                              </a:solidFill>
                              <a:prstDash val="solid"/>
                              <a:miter lim="800000"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73" name="Freeform 1365"/>
                          <wps:cNvSpPr/>
                          <wps:spPr bwMode="auto">
                            <a:xfrm>
                              <a:off x="2525929" y="4576033"/>
                              <a:ext cx="450822" cy="159114"/>
                            </a:xfrm>
                            <a:custGeom>
                              <a:avLst/>
                              <a:gdLst>
                                <a:gd name="T0" fmla="*/ 323 w 323"/>
                                <a:gd name="T1" fmla="*/ 0 h 114"/>
                                <a:gd name="T2" fmla="*/ 161 w 323"/>
                                <a:gd name="T3" fmla="*/ 114 h 114"/>
                                <a:gd name="T4" fmla="*/ 0 w 323"/>
                                <a:gd name="T5" fmla="*/ 0 h 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23" h="114">
                                  <a:moveTo>
                                    <a:pt x="323" y="0"/>
                                  </a:moveTo>
                                  <a:lnTo>
                                    <a:pt x="161" y="11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grpFill/>
                            <a:ln w="12700" cap="flat">
                              <a:solidFill>
                                <a:schemeClr val="bg1"/>
                              </a:solidFill>
                              <a:prstDash val="solid"/>
                              <a:miter lim="800000"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74" name="Line 13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752" y="4894261"/>
                              <a:ext cx="0" cy="0"/>
                            </a:xfrm>
                            <a:prstGeom prst="line">
                              <a:avLst/>
                            </a:prstGeom>
                            <a:grpFill/>
                            <a:ln w="12700" cap="flat">
                              <a:solidFill>
                                <a:schemeClr val="bg1"/>
                              </a:solidFill>
                              <a:prstDash val="solid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75" name="Line 13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793910" y="4705836"/>
                              <a:ext cx="115846" cy="108867"/>
                            </a:xfrm>
                            <a:prstGeom prst="line">
                              <a:avLst/>
                            </a:prstGeom>
                            <a:grpFill/>
                            <a:ln w="12700" cap="flat">
                              <a:solidFill>
                                <a:schemeClr val="bg1"/>
                              </a:solidFill>
                              <a:prstDash val="solid"/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76" name="Line 136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591529" y="4705836"/>
                              <a:ext cx="115846" cy="108867"/>
                            </a:xfrm>
                            <a:prstGeom prst="line">
                              <a:avLst/>
                            </a:prstGeom>
                            <a:grpFill/>
                            <a:ln w="12700" cap="flat">
                              <a:solidFill>
                                <a:schemeClr val="bg1"/>
                              </a:solidFill>
                              <a:prstDash val="solid"/>
                              <a:miter lim="800000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26" o:spid="_x0000_s1026" o:spt="203" style="position:absolute;left:0pt;margin-left:342.8pt;margin-top:4.35pt;height:16.75pt;width:16.75pt;z-index:251679744;mso-width-relative:page;mso-height-relative:page;" coordorigin="4408,1473" coordsize="664,664" o:gfxdata="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">
                <o:lock v:ext="edit" aspectratio="f"/>
                <v:roundrect id="圆角矩形 25" o:spid="_x0000_s1026" o:spt="2" style="position:absolute;left:4408;top:1473;height:665;width:665;v-text-anchor:middle;" filled="f" stroked="t" coordsize="21600,21600" arcsize="0.166666666666667" o:gfxdata="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1k6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FFFFFF [3212]" miterlimit="8" joinstyle="miter"/>
                  <v:imagedata o:title=""/>
                  <o:lock v:ext="edit" aspectratio="f"/>
                </v:roundrect>
                <v:group id="组合 470" o:spid="_x0000_s1026" o:spt="203" style="position:absolute;left:4525;top:1653;height:305;width:431;" coordorigin="2525929,4576033" coordsize="450823,318228" o:gfxdata="UEsDBAoAAAAAAIdO4kAAAAAAAAAAAAAAAAAEAAAAZHJzL1BLAwQUAAAACACHTuJA177os7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CdK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vui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Rectangle 1364" o:spid="_x0000_s1026" o:spt="1" style="position:absolute;left:2525929;top:4576033;height:318228;width:450822;" filled="t" stroked="t" coordsize="21600,21600" o:gfxdata="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98Okr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FFFFFF [3212]" miterlimit="8" joinstyle="miter"/>
                    <v:imagedata o:title=""/>
                    <o:lock v:ext="edit" aspectratio="f"/>
                  </v:rect>
                  <v:shape id="Freeform 1365" o:spid="_x0000_s1026" o:spt="100" style="position:absolute;left:2525929;top:4576033;height:159114;width:450822;" filled="t" stroked="t" coordsize="323,114" o:gfxdata="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5jt&#10;Y8EAAADcAAAADwAAAAAAAAABACAAAAAiAAAAZHJzL2Rvd25yZXYueG1sUEsBAhQAFAAAAAgAh07i&#10;QDMvBZ47AAAAOQAAABAAAAAAAAAAAQAgAAAAEAEAAGRycy9zaGFwZXhtbC54bWxQSwUGAAAAAAYA&#10;BgBbAQAAugMAAAAA&#10;" path="m323,0l161,114,0,0e">
                    <v:path o:connectlocs="450822,0;224713,159114;0,0" o:connectangles="0,0,0"/>
                    <v:fill on="t" focussize="0,0"/>
                    <v:stroke weight="1pt" color="#FFFFFF [3212]" miterlimit="8" joinstyle="miter"/>
                    <v:imagedata o:title=""/>
                    <o:lock v:ext="edit" aspectratio="f"/>
                  </v:shape>
                  <v:line id="Line 1366" o:spid="_x0000_s1026" o:spt="20" style="position:absolute;left:2976752;top:4894261;height:0;width:0;" filled="t" stroked="t" coordsize="21600,21600" o:gfxdata="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UNwi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FFFFFF [3212]" miterlimit="8" joinstyle="miter"/>
                    <v:imagedata o:title=""/>
                    <o:lock v:ext="edit" aspectratio="f"/>
                  </v:line>
                  <v:line id="Line 1367" o:spid="_x0000_s1026" o:spt="20" style="position:absolute;left:2793910;top:4705836;height:108867;width:115846;" filled="t" stroked="t" coordsize="21600,21600" o:gfxdata="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LYkpO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FFFFFF [3212]" miterlimit="8" joinstyle="miter"/>
                    <v:imagedata o:title=""/>
                    <o:lock v:ext="edit" aspectratio="f"/>
                  </v:line>
                  <v:line id="Line 1368" o:spid="_x0000_s1026" o:spt="20" style="position:absolute;left:2591529;top:4705836;flip:y;height:108867;width:115846;" filled="t" stroked="t" coordsize="21600,21600" o:gfxdata="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j3FN&#10;wAAAANwAAAAPAAAAAAAAAAEAIAAAACIAAABkcnMvZG93bnJldi54bWxQSwECFAAUAAAACACHTuJA&#10;My8FnjsAAAA5AAAAEAAAAAAAAAABACAAAAAPAQAAZHJzL3NoYXBleG1sLnhtbFBLBQYAAAAABgAG&#10;AFsBAAC5AwAAAAA=&#10;">
                    <v:fill on="t" focussize="0,0"/>
                    <v:stroke weight="1pt" color="#FFFFFF [3212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7B091BEC"/>
    <w:p w14:paraId="01FAC22C"/>
    <w:p w14:paraId="659F1915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184785</wp:posOffset>
                </wp:positionV>
                <wp:extent cx="918845" cy="367030"/>
                <wp:effectExtent l="0" t="0" r="0" b="0"/>
                <wp:wrapNone/>
                <wp:docPr id="150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2364105"/>
                          <a:ext cx="9188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6C72FF">
                            <w:pPr>
                              <w:snapToGrid w:val="0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0.1pt;margin-top:14.55pt;height:28.9pt;width:72.35pt;z-index:251670528;mso-width-relative:page;mso-height-relative:page;" filled="f" stroked="f" coordsize="21600,21600" o:gfxdata="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o+5TbZAAAACQEAAA8AAAAAAAAAAQAg&#10;AAAAIgAAAGRycy9kb3ducmV2LnhtbFBLAQIUABQAAAAIAIdO4kCbgg6oRgIAAHI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A6C72FF">
                      <w:pPr>
                        <w:snapToGrid w:val="0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</w:p>
    <w:p w14:paraId="27CFFAC9"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71755</wp:posOffset>
                </wp:positionV>
                <wp:extent cx="5399405" cy="262890"/>
                <wp:effectExtent l="0" t="6350" r="6985" b="16510"/>
                <wp:wrapNone/>
                <wp:docPr id="113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405" cy="262890"/>
                          <a:chOff x="2883" y="4067"/>
                          <a:chExt cx="8503" cy="414"/>
                        </a:xfrm>
                      </wpg:grpSpPr>
                      <wpg:grpSp>
                        <wpg:cNvPr id="415" name="组合 414"/>
                        <wpg:cNvGrpSpPr/>
                        <wpg:grpSpPr>
                          <a:xfrm>
                            <a:off x="10972" y="4067"/>
                            <a:ext cx="414" cy="414"/>
                            <a:chOff x="7051" y="410"/>
                            <a:chExt cx="664" cy="664"/>
                          </a:xfrm>
                        </wpg:grpSpPr>
                        <wps:wsp>
                          <wps:cNvPr id="9" name="椭圆 8"/>
                          <wps:cNvSpPr/>
                          <wps:spPr>
                            <a:xfrm>
                              <a:off x="7051" y="410"/>
                              <a:ext cx="665" cy="66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616C8C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79" name="Freeform 5"/>
                          <wps:cNvSpPr/>
                          <wps:spPr>
                            <a:xfrm>
                              <a:off x="7169" y="577"/>
                              <a:ext cx="430" cy="3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20978" y="16267"/>
                                  </a:moveTo>
                                  <a:cubicBezTo>
                                    <a:pt x="20978" y="15467"/>
                                    <a:pt x="20823" y="14933"/>
                                    <a:pt x="20357" y="14933"/>
                                  </a:cubicBezTo>
                                  <a:cubicBezTo>
                                    <a:pt x="20357" y="7200"/>
                                    <a:pt x="20357" y="7200"/>
                                    <a:pt x="20357" y="7200"/>
                                  </a:cubicBezTo>
                                  <a:cubicBezTo>
                                    <a:pt x="21600" y="6400"/>
                                    <a:pt x="21600" y="6400"/>
                                    <a:pt x="21600" y="6400"/>
                                  </a:cubicBezTo>
                                  <a:cubicBezTo>
                                    <a:pt x="10878" y="0"/>
                                    <a:pt x="10878" y="0"/>
                                    <a:pt x="10878" y="0"/>
                                  </a:cubicBezTo>
                                  <a:cubicBezTo>
                                    <a:pt x="0" y="6400"/>
                                    <a:pt x="0" y="6400"/>
                                    <a:pt x="0" y="6400"/>
                                  </a:cubicBezTo>
                                  <a:cubicBezTo>
                                    <a:pt x="10878" y="12800"/>
                                    <a:pt x="10878" y="12800"/>
                                    <a:pt x="10878" y="12800"/>
                                  </a:cubicBezTo>
                                  <a:cubicBezTo>
                                    <a:pt x="19735" y="7467"/>
                                    <a:pt x="19735" y="7467"/>
                                    <a:pt x="19735" y="7467"/>
                                  </a:cubicBezTo>
                                  <a:cubicBezTo>
                                    <a:pt x="19735" y="14933"/>
                                    <a:pt x="19735" y="14933"/>
                                    <a:pt x="19735" y="14933"/>
                                  </a:cubicBezTo>
                                  <a:cubicBezTo>
                                    <a:pt x="19424" y="14933"/>
                                    <a:pt x="19114" y="15467"/>
                                    <a:pt x="19114" y="16267"/>
                                  </a:cubicBezTo>
                                  <a:cubicBezTo>
                                    <a:pt x="19114" y="16800"/>
                                    <a:pt x="19424" y="17067"/>
                                    <a:pt x="19580" y="17067"/>
                                  </a:cubicBezTo>
                                  <a:cubicBezTo>
                                    <a:pt x="19114" y="21600"/>
                                    <a:pt x="19114" y="21600"/>
                                    <a:pt x="19114" y="21600"/>
                                  </a:cubicBezTo>
                                  <a:cubicBezTo>
                                    <a:pt x="20978" y="21600"/>
                                    <a:pt x="20978" y="21600"/>
                                    <a:pt x="20978" y="21600"/>
                                  </a:cubicBezTo>
                                  <a:cubicBezTo>
                                    <a:pt x="20512" y="17067"/>
                                    <a:pt x="20512" y="17067"/>
                                    <a:pt x="20512" y="17067"/>
                                  </a:cubicBezTo>
                                  <a:cubicBezTo>
                                    <a:pt x="20823" y="17067"/>
                                    <a:pt x="20978" y="16800"/>
                                    <a:pt x="20978" y="16267"/>
                                  </a:cubicBezTo>
                                  <a:close/>
                                  <a:moveTo>
                                    <a:pt x="4351" y="11200"/>
                                  </a:moveTo>
                                  <a:cubicBezTo>
                                    <a:pt x="4351" y="18400"/>
                                    <a:pt x="4351" y="18400"/>
                                    <a:pt x="4351" y="18400"/>
                                  </a:cubicBezTo>
                                  <a:cubicBezTo>
                                    <a:pt x="4351" y="20267"/>
                                    <a:pt x="7304" y="21600"/>
                                    <a:pt x="10878" y="21600"/>
                                  </a:cubicBezTo>
                                  <a:cubicBezTo>
                                    <a:pt x="14296" y="21600"/>
                                    <a:pt x="17249" y="20267"/>
                                    <a:pt x="17249" y="18400"/>
                                  </a:cubicBezTo>
                                  <a:cubicBezTo>
                                    <a:pt x="17249" y="11200"/>
                                    <a:pt x="17249" y="11200"/>
                                    <a:pt x="17249" y="11200"/>
                                  </a:cubicBezTo>
                                  <a:cubicBezTo>
                                    <a:pt x="10878" y="14933"/>
                                    <a:pt x="10878" y="14933"/>
                                    <a:pt x="10878" y="14933"/>
                                  </a:cubicBezTo>
                                  <a:lnTo>
                                    <a:pt x="4351" y="112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 algn="ctr">
                              <a:solidFill>
                                <a:srgbClr val="616C8C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0" name="直接连接符 80"/>
                        <wps:cNvCnPr/>
                        <wps:spPr>
                          <a:xfrm>
                            <a:off x="2883" y="4274"/>
                            <a:ext cx="8092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rgbClr val="616C8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pt;margin-top:5.65pt;height:20.7pt;width:425.15pt;z-index:251682816;mso-width-relative:page;mso-height-relative:page;" coordorigin="2883,4067" coordsize="8503,414" o:gfxdata="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">
                <o:lock v:ext="edit" aspectratio="f"/>
                <v:group id="组合 414" o:spid="_x0000_s1026" o:spt="203" style="position:absolute;left:10972;top:4067;height:414;width:414;" coordorigin="7051,410" coordsize="664,664" o:gfxdata="UEsDBAoAAAAAAIdO4kAAAAAAAAAAAAAAAAAEAAAAZHJzL1BLAwQUAAAACACHTuJAdVoLEL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pms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WgsQ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8" o:spid="_x0000_s1026" o:spt="3" type="#_x0000_t3" style="position:absolute;left:7051;top:410;height:665;width:665;v-text-anchor:middle;" filled="f" stroked="t" coordsize="21600,21600" o:gfxdata="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v0aI7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616C8C [3204]" miterlimit="8" joinstyle="miter"/>
                    <v:imagedata o:title=""/>
                    <o:lock v:ext="edit" aspectratio="f"/>
                  </v:shape>
                  <v:shape id="Freeform 5" o:spid="_x0000_s1026" o:spt="100" style="position:absolute;left:7169;top:577;height:332;width:430;" filled="f" stroked="t" coordsize="21600,21600" o:gfxdata="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XfQwvQAA&#10;ANwAAAAPAAAAAAAAAAEAIAAAACIAAABkcnMvZG93bnJldi54bWxQSwECFAAUAAAACACHTuJAMy8F&#10;njsAAAA5AAAAEAAAAAAAAAABACAAAAAMAQAAZHJzL3NoYXBleG1sLnhtbFBLBQYAAAAABgAGAFsB&#10;AAC2AwAAAAA=&#10;" path="m20978,16267c20978,15467,20823,14933,20357,14933c20357,7200,20357,7200,20357,7200c21600,6400,21600,6400,21600,6400c10878,0,10878,0,10878,0c0,6400,0,6400,0,6400c10878,12800,10878,12800,10878,12800c19735,7467,19735,7467,19735,7467c19735,14933,19735,14933,19735,14933c19424,14933,19114,15467,19114,16267c19114,16800,19424,17067,19580,17067c19114,21600,19114,21600,19114,21600c20978,21600,20978,21600,20978,21600c20512,17067,20512,17067,20512,17067c20823,17067,20978,16800,20978,16267xm4351,11200c4351,18400,4351,18400,4351,18400c4351,20267,7304,21600,10878,21600c14296,21600,17249,20267,17249,18400c17249,11200,17249,11200,17249,11200c10878,14933,10878,14933,10878,14933l4351,11200xe">
                    <v:path o:connectlocs="215,166;215,166;215,166;215,166" o:connectangles="0,82,164,247"/>
                    <v:fill on="f" focussize="0,0"/>
                    <v:stroke weight="1pt" color="#616C8C" miterlimit="8" joinstyle="miter"/>
                    <v:imagedata o:title=""/>
                    <o:lock v:ext="edit" aspectratio="f"/>
                  </v:shape>
                </v:group>
                <v:line id="_x0000_s1026" o:spid="_x0000_s1026" o:spt="20" style="position:absolute;left:2883;top:4274;height:0;width:8092;" filled="f" stroked="t" coordsize="21600,21600" o:gfxdata="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k8Ffy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.25pt" color="#616C8C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567690</wp:posOffset>
                </wp:positionH>
                <wp:positionV relativeFrom="paragraph">
                  <wp:posOffset>20320</wp:posOffset>
                </wp:positionV>
                <wp:extent cx="1091565" cy="365125"/>
                <wp:effectExtent l="0" t="0" r="13335" b="15875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365125"/>
                          <a:chOff x="2617" y="4034"/>
                          <a:chExt cx="1719" cy="575"/>
                        </a:xfrm>
                      </wpg:grpSpPr>
                      <wps:wsp>
                        <wps:cNvPr id="64" name="矩形 64"/>
                        <wps:cNvSpPr/>
                        <wps:spPr>
                          <a:xfrm>
                            <a:off x="2678" y="4099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616C8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5" name="矩形 65"/>
                        <wps:cNvSpPr/>
                        <wps:spPr>
                          <a:xfrm>
                            <a:off x="2617" y="4034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939E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7pt;margin-top:1.6pt;height:28.75pt;width:85.95pt;z-index:251666432;mso-width-relative:page;mso-height-relative:page;" coordorigin="2617,4034" coordsize="1719,575" o:gfxdata="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25SZzdgAAAAHAQAADwAAAAAAAAABACAAAAAiAAAAZHJzL2Rvd25yZXYueG1sUEsBAhQA&#10;FAAAAAgAh07iQNyIIooPAwAA7QgAAA4AAAAAAAAAAQAgAAAAJwEAAGRycy9lMm9Eb2MueG1sUEsF&#10;BgAAAAAGAAYAWQEAAKgGAAAAAA==&#10;">
                <o:lock v:ext="edit" aspectratio="f"/>
                <v:rect id="_x0000_s1026" o:spid="_x0000_s1026" o:spt="1" style="position:absolute;left:2678;top:4099;height:511;width:1659;v-text-anchor:middle;" fillcolor="#616C8C" filled="t" stroked="f" coordsize="21600,21600" o:gfxdata="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4Y1m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2617;top:4034;height:511;width:1659;v-text-anchor:middle;" fillcolor="#939EBD" filled="t" stroked="f" coordsize="21600,21600" o:gfxdata="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qXCd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 w14:paraId="088A2DD6"/>
    <w:p w14:paraId="02137DF7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36195</wp:posOffset>
                </wp:positionV>
                <wp:extent cx="6285865" cy="600710"/>
                <wp:effectExtent l="0" t="0" r="0" b="0"/>
                <wp:wrapNone/>
                <wp:docPr id="14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2809875"/>
                          <a:ext cx="6285865" cy="600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CD9C8E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专业：广告学|本科              广州某某大学                          20xx.09 - 20xx.06         </w:t>
                            </w:r>
                          </w:p>
                          <w:p w14:paraId="2A3479AF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主修课程：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新闻传播学、广告学概论、广告经营与管理学、广告媒体研究、广告摄像与摄影等。</w:t>
                            </w:r>
                          </w:p>
                          <w:p w14:paraId="79B5B188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2D37CA32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0.1pt;margin-top:2.85pt;height:47.3pt;width:494.95pt;z-index:251669504;mso-width-relative:page;mso-height-relative:page;" filled="f" stroked="f" coordsize="21600,21600" o:gfxdata="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LOjq72AAAAAoBAAAPAAAAAAAAAAEA&#10;IAAAACIAAABkcnMvZG93bnJldi54bWxQSwECFAAUAAAACACHTuJAbjH+0UgCAABzBAAADgAAAAAA&#10;AAABACAAAAAn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BCD9C8E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专业：广告学|本科              广州某某大学                          20xx.09 - 20xx.06         </w:t>
                      </w:r>
                    </w:p>
                    <w:p w14:paraId="2A3479AF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主修课程：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新闻传播学、广告学概论、广告经营与管理学、广告媒体研究、广告摄像与摄影等。</w:t>
                      </w:r>
                    </w:p>
                    <w:p w14:paraId="79B5B188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2D37CA32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AD5C2DA"/>
    <w:p w14:paraId="27B861C9"/>
    <w:p w14:paraId="14310FE7"/>
    <w:p w14:paraId="7B411E6E"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567690</wp:posOffset>
                </wp:positionH>
                <wp:positionV relativeFrom="paragraph">
                  <wp:posOffset>91440</wp:posOffset>
                </wp:positionV>
                <wp:extent cx="1091565" cy="365125"/>
                <wp:effectExtent l="0" t="0" r="13335" b="15875"/>
                <wp:wrapNone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365125"/>
                          <a:chOff x="2617" y="4034"/>
                          <a:chExt cx="1719" cy="575"/>
                        </a:xfrm>
                      </wpg:grpSpPr>
                      <wps:wsp>
                        <wps:cNvPr id="69" name="矩形 64"/>
                        <wps:cNvSpPr/>
                        <wps:spPr>
                          <a:xfrm>
                            <a:off x="2678" y="4099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616C8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0" name="矩形 65"/>
                        <wps:cNvSpPr/>
                        <wps:spPr>
                          <a:xfrm>
                            <a:off x="2617" y="4034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939E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7pt;margin-top:7.2pt;height:28.75pt;width:85.95pt;z-index:251661312;mso-width-relative:page;mso-height-relative:page;" coordorigin="2617,4034" coordsize="1719,575" o:gfxdata="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o4Oxe9kAAAAIAQAADwAAAAAAAAABACAAAAAiAAAAZHJzL2Rvd25yZXYueG1sUEsBAhQA&#10;FAAAAAgAh07iQGapo7cOAwAA7QgAAA4AAAAAAAAAAQAgAAAAKAEAAGRycy9lMm9Eb2MueG1sUEsF&#10;BgAAAAAGAAYAWQEAAKgGAAAAAA==&#10;">
                <o:lock v:ext="edit" aspectratio="f"/>
                <v:rect id="矩形 64" o:spid="_x0000_s1026" o:spt="1" style="position:absolute;left:2678;top:4099;height:511;width:1659;v-text-anchor:middle;" fillcolor="#616C8C" filled="t" stroked="f" coordsize="21600,21600" o:gfxdata="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YeaB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65" o:spid="_x0000_s1026" o:spt="1" style="position:absolute;left:2617;top:4034;height:511;width:1659;v-text-anchor:middle;" fillcolor="#939EBD" filled="t" stroked="f" coordsize="21600,21600" o:gfxdata="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sHRdi5AAAA2w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142875</wp:posOffset>
                </wp:positionV>
                <wp:extent cx="5399405" cy="262890"/>
                <wp:effectExtent l="0" t="6350" r="6985" b="1651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405" cy="262890"/>
                          <a:chOff x="2883" y="6118"/>
                          <a:chExt cx="8503" cy="414"/>
                        </a:xfrm>
                      </wpg:grpSpPr>
                      <wpg:grpSp>
                        <wpg:cNvPr id="701" name="组合 700"/>
                        <wpg:cNvGrpSpPr/>
                        <wpg:grpSpPr>
                          <a:xfrm>
                            <a:off x="10972" y="6118"/>
                            <a:ext cx="414" cy="414"/>
                            <a:chOff x="9694" y="410"/>
                            <a:chExt cx="664" cy="664"/>
                          </a:xfrm>
                        </wpg:grpSpPr>
                        <wps:wsp>
                          <wps:cNvPr id="12" name="椭圆 11"/>
                          <wps:cNvSpPr/>
                          <wps:spPr>
                            <a:xfrm>
                              <a:off x="9694" y="410"/>
                              <a:ext cx="665" cy="66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616C8C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626" name="组合 8"/>
                          <wpg:cNvGrpSpPr/>
                          <wpg:grpSpPr>
                            <a:xfrm>
                              <a:off x="9847" y="596"/>
                              <a:ext cx="359" cy="293"/>
                              <a:chOff x="9910264" y="3311721"/>
                              <a:chExt cx="552104" cy="449728"/>
                            </a:xfrm>
                            <a:noFill/>
                          </wpg:grpSpPr>
                          <wps:wsp>
                            <wps:cNvPr id="627" name="Freeform 237"/>
                            <wps:cNvSpPr/>
                            <wps:spPr>
                              <a:xfrm>
                                <a:off x="10078454" y="3311721"/>
                                <a:ext cx="215724" cy="8592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21600" extrusionOk="0">
                                    <a:moveTo>
                                      <a:pt x="4320" y="10800"/>
                                    </a:moveTo>
                                    <a:cubicBezTo>
                                      <a:pt x="17280" y="10800"/>
                                      <a:pt x="17280" y="10800"/>
                                      <a:pt x="17280" y="10800"/>
                                    </a:cubicBezTo>
                                    <a:cubicBezTo>
                                      <a:pt x="17280" y="21600"/>
                                      <a:pt x="17280" y="21600"/>
                                      <a:pt x="17280" y="21600"/>
                                    </a:cubicBezTo>
                                    <a:cubicBezTo>
                                      <a:pt x="21600" y="21600"/>
                                      <a:pt x="21600" y="21600"/>
                                      <a:pt x="21600" y="21600"/>
                                    </a:cubicBezTo>
                                    <a:cubicBezTo>
                                      <a:pt x="21600" y="10800"/>
                                      <a:pt x="21600" y="10800"/>
                                      <a:pt x="21600" y="10800"/>
                                    </a:cubicBezTo>
                                    <a:cubicBezTo>
                                      <a:pt x="21600" y="5400"/>
                                      <a:pt x="19440" y="0"/>
                                      <a:pt x="17280" y="0"/>
                                    </a:cubicBezTo>
                                    <a:cubicBezTo>
                                      <a:pt x="4320" y="0"/>
                                      <a:pt x="4320" y="0"/>
                                      <a:pt x="4320" y="0"/>
                                    </a:cubicBezTo>
                                    <a:cubicBezTo>
                                      <a:pt x="2160" y="0"/>
                                      <a:pt x="0" y="5400"/>
                                      <a:pt x="0" y="10800"/>
                                    </a:cubicBezTo>
                                    <a:cubicBezTo>
                                      <a:pt x="0" y="21600"/>
                                      <a:pt x="0" y="21600"/>
                                      <a:pt x="0" y="21600"/>
                                    </a:cubicBezTo>
                                    <a:cubicBezTo>
                                      <a:pt x="4320" y="21600"/>
                                      <a:pt x="4320" y="21600"/>
                                      <a:pt x="4320" y="21600"/>
                                    </a:cubicBezTo>
                                    <a:lnTo>
                                      <a:pt x="4320" y="1080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12700" cap="flat">
                                <a:solidFill>
                                  <a:srgbClr val="616C8C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28" name="Rectangle 238"/>
                            <wps:cNvSpPr/>
                            <wps:spPr>
                              <a:xfrm>
                                <a:off x="9910264" y="3419583"/>
                                <a:ext cx="63986" cy="341866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>
                                <a:solidFill>
                                  <a:srgbClr val="616C8C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29" name="Rectangle 239"/>
                            <wps:cNvSpPr/>
                            <wps:spPr>
                              <a:xfrm>
                                <a:off x="10012640" y="3419583"/>
                                <a:ext cx="347352" cy="341866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>
                                <a:solidFill>
                                  <a:srgbClr val="616C8C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30" name="Rectangle 240"/>
                            <wps:cNvSpPr/>
                            <wps:spPr>
                              <a:xfrm>
                                <a:off x="10398382" y="3419583"/>
                                <a:ext cx="63986" cy="341866"/>
                              </a:xfrm>
                              <a:prstGeom prst="rect">
                                <a:avLst/>
                              </a:prstGeom>
                              <a:grpFill/>
                              <a:ln w="12700" cap="flat">
                                <a:solidFill>
                                  <a:srgbClr val="616C8C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83" name="直接连接符 83"/>
                        <wps:cNvCnPr/>
                        <wps:spPr>
                          <a:xfrm>
                            <a:off x="2883" y="6325"/>
                            <a:ext cx="8092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rgbClr val="616C8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pt;margin-top:11.25pt;height:20.7pt;width:425.15pt;z-index:251683840;mso-width-relative:page;mso-height-relative:page;" coordorigin="2883,6118" coordsize="8503,414" o:gfxdata="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">
                <o:lock v:ext="edit" aspectratio="f"/>
                <v:group id="组合 700" o:spid="_x0000_s1026" o:spt="203" style="position:absolute;left:10972;top:6118;height:414;width:414;" coordorigin="9694,410" coordsize="664,664" o:gfxdata="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nfqy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椭圆 11" o:spid="_x0000_s1026" o:spt="3" type="#_x0000_t3" style="position:absolute;left:9694;top:410;height:665;width:665;v-text-anchor:middle;" filled="f" stroked="t" coordsize="21600,21600" o:gfxdata="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jPnJe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616C8C [3204]" miterlimit="8" joinstyle="miter"/>
                    <v:imagedata o:title=""/>
                    <o:lock v:ext="edit" aspectratio="f"/>
                  </v:shape>
                  <v:group id="组合 8" o:spid="_x0000_s1026" o:spt="203" style="position:absolute;left:9847;top:596;height:293;width:359;" coordorigin="9910264,3311721" coordsize="552104,449728" o:gfxdata="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mIDE7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237" o:spid="_x0000_s1026" o:spt="100" style="position:absolute;left:10078454;top:3311721;height:85925;width:215724;" filled="t" stroked="t" coordsize="21600,21600" o:gfxdata="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+1Dqb4A&#10;AADcAAAADwAAAAAAAAABACAAAAAiAAAAZHJzL2Rvd25yZXYueG1sUEsBAhQAFAAAAAgAh07iQDMv&#10;BZ47AAAAOQAAABAAAAAAAAAAAQAgAAAADQEAAGRycy9zaGFwZXhtbC54bWxQSwUGAAAAAAYABgBb&#10;AQAAtwMAAAAA&#10;" path="m4320,10800c17280,10800,17280,10800,17280,10800c17280,21600,17280,21600,17280,21600c21600,21600,21600,21600,21600,21600c21600,10800,21600,10800,21600,10800c21600,5400,19440,0,17280,0c4320,0,4320,0,4320,0c2160,0,0,5400,0,10800c0,21600,0,21600,0,21600c4320,21600,4320,21600,4320,21600l4320,10800xe">
                      <v:path o:connectlocs="107862,42962;107862,42962;107862,42962;107862,42962" o:connectangles="0,82,164,247"/>
                      <v:fill on="t" focussize="0,0"/>
                      <v:stroke weight="1pt" color="#616C8C" miterlimit="4" joinstyle="miter"/>
                      <v:imagedata o:title=""/>
                      <o:lock v:ext="edit" aspectratio="f"/>
                    </v:shape>
                    <v:rect id="Rectangle 238" o:spid="_x0000_s1026" o:spt="1" style="position:absolute;left:9910264;top:3419583;height:341866;width:63986;" filled="t" stroked="t" coordsize="21600,21600" o:gfxdata="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8o0hrUAAADcAAAADwAA&#10;AAAAAAABACAAAAAiAAAAZHJzL2Rvd25yZXYueG1sUEsBAhQAFAAAAAgAh07iQDMvBZ47AAAAOQAA&#10;ABAAAAAAAAAAAQAgAAAABAEAAGRycy9zaGFwZXhtbC54bWxQSwUGAAAAAAYABgBbAQAArgMAAAAA&#10;">
                      <v:fill on="t" focussize="0,0"/>
                      <v:stroke weight="1pt" color="#616C8C" miterlimit="4" joinstyle="miter"/>
                      <v:imagedata o:title=""/>
                      <o:lock v:ext="edit" aspectratio="f"/>
                    </v:rect>
                    <v:rect id="Rectangle 239" o:spid="_x0000_s1026" o:spt="1" style="position:absolute;left:10012640;top:3419583;height:341866;width:347352;" filled="t" stroked="t" coordsize="21600,21600" o:gfxdata="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IaRHbgAAADcAAAA&#10;DwAAAAAAAAABACAAAAAiAAAAZHJzL2Rvd25yZXYueG1sUEsBAhQAFAAAAAgAh07iQDMvBZ47AAAA&#10;OQAAABAAAAAAAAAAAQAgAAAABwEAAGRycy9zaGFwZXhtbC54bWxQSwUGAAAAAAYABgBbAQAAsQMA&#10;AAAA&#10;">
                      <v:fill on="t" focussize="0,0"/>
                      <v:stroke weight="1pt" color="#616C8C" miterlimit="4" joinstyle="miter"/>
                      <v:imagedata o:title=""/>
                      <o:lock v:ext="edit" aspectratio="f"/>
                    </v:rect>
                    <v:rect id="Rectangle 240" o:spid="_x0000_s1026" o:spt="1" style="position:absolute;left:10398382;top:3419583;height:341866;width:63986;" filled="t" stroked="t" coordsize="21600,21600" o:gfxdata="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GWuXbUAAADcAAAADwAA&#10;AAAAAAABACAAAAAiAAAAZHJzL2Rvd25yZXYueG1sUEsBAhQAFAAAAAgAh07iQDMvBZ47AAAAOQAA&#10;ABAAAAAAAAAAAQAgAAAABAEAAGRycy9zaGFwZXhtbC54bWxQSwUGAAAAAAYABgBbAQAArgMAAAAA&#10;">
                      <v:fill on="t" focussize="0,0"/>
                      <v:stroke weight="1pt" color="#616C8C" miterlimit="4" joinstyle="miter"/>
                      <v:imagedata o:title=""/>
                      <o:lock v:ext="edit" aspectratio="f"/>
                    </v:rect>
                  </v:group>
                </v:group>
                <v:line id="_x0000_s1026" o:spid="_x0000_s1026" o:spt="20" style="position:absolute;left:2883;top:6325;height:0;width:8092;" filled="f" stroked="t" coordsize="21600,21600" o:gfxdata="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ui4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25pt" color="#616C8C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57785</wp:posOffset>
                </wp:positionV>
                <wp:extent cx="918845" cy="367030"/>
                <wp:effectExtent l="0" t="0" r="0" b="0"/>
                <wp:wrapNone/>
                <wp:docPr id="15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3623945"/>
                          <a:ext cx="9188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4B428">
                            <w:pPr>
                              <w:snapToGrid w:val="0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工作经验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0.1pt;margin-top:4.55pt;height:28.9pt;width:72.35pt;z-index:251672576;mso-width-relative:page;mso-height-relative:page;" filled="f" stroked="f" coordsize="21600,21600" o:gfxdata="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/quj3ZAAAACAEAAA8AAAAAAAAAAQAg&#10;AAAAIgAAAGRycy9kb3ducmV2LnhtbFBLAQIUABQAAAAIAIdO4kAxFgstRgIAAHI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964B428">
                      <w:pPr>
                        <w:snapToGrid w:val="0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工作经验</w:t>
                      </w:r>
                    </w:p>
                  </w:txbxContent>
                </v:textbox>
              </v:shape>
            </w:pict>
          </mc:Fallback>
        </mc:AlternateContent>
      </w:r>
    </w:p>
    <w:p w14:paraId="2DA34599"/>
    <w:p w14:paraId="17F6200C"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107315</wp:posOffset>
                </wp:positionV>
                <wp:extent cx="6285865" cy="3216910"/>
                <wp:effectExtent l="0" t="0" r="0" b="0"/>
                <wp:wrapNone/>
                <wp:docPr id="15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4069715"/>
                          <a:ext cx="6285865" cy="3216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43BC22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职位：短视频运营               广州某某网络软件有限公司              20xx.01 - 20xx.12               </w:t>
                            </w:r>
                          </w:p>
                          <w:p w14:paraId="0CFF019A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负责短视频账号的内容策划、剪辑、文案撰写及直播运营。</w:t>
                            </w:r>
                          </w:p>
                          <w:p w14:paraId="3EF41703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负责增加短视频内容曝光量和粉丝数，提高粉丝活跃度，并及时与粉丝互动。</w:t>
                            </w:r>
                          </w:p>
                          <w:p w14:paraId="08474440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负责短视频平台规则挖掘、平台关系维护、内容运营策略优化等。</w:t>
                            </w:r>
                          </w:p>
                          <w:p w14:paraId="43354150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挖掘和分析短视频用户行为和需求，对运营效果进行跟踪、分析与改善，持续优化运营体系。</w:t>
                            </w:r>
                          </w:p>
                          <w:p w14:paraId="74510690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14:paraId="58E2FACE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职位：直播运营                 广州某某网络科技有限公司              20xx.01 - 20xx.12             </w:t>
                            </w:r>
                          </w:p>
                          <w:p w14:paraId="71FFC30F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负责直播运营，关注直播机制的政策调整，及时应用到店铺直播策略中，确保有效落地。</w:t>
                            </w:r>
                          </w:p>
                          <w:p w14:paraId="5A6334CC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负责直播前的选品方案、脚本撰写，场地灯光等对接与准备。</w:t>
                            </w:r>
                          </w:p>
                          <w:p w14:paraId="6FF368A3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制定店铺直播成长计划，对直播间的销售转化率，商品动销率等数据指标等进行有效监督并提升。</w:t>
                            </w:r>
                          </w:p>
                          <w:p w14:paraId="154EF786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熟练掌握每次直播数据，汇总直播业绩，对直播活动数据进行分析与总结。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0.1pt;margin-top:8.45pt;height:253.3pt;width:494.95pt;z-index:251671552;mso-width-relative:page;mso-height-relative:page;" filled="f" stroked="f" coordsize="21600,21600" o:gfxdata="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uRk52toAAAALAQAADwAAAAAA&#10;AAABACAAAAAiAAAAZHJzL2Rvd25yZXYueG1sUEsBAhQAFAAAAAgAh07iQCXWmulKAgAAdAQAAA4A&#10;AAAAAAAAAQAgAAAAKQ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543BC22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职位：短视频运营               广州某某网络软件有限公司              20xx.01 - 20xx.12               </w:t>
                      </w:r>
                    </w:p>
                    <w:p w14:paraId="0CFF019A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负责短视频账号的内容策划、剪辑、文案撰写及直播运营。</w:t>
                      </w:r>
                    </w:p>
                    <w:p w14:paraId="3EF41703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负责增加短视频内容曝光量和粉丝数，提高粉丝活跃度，并及时与粉丝互动。</w:t>
                      </w:r>
                    </w:p>
                    <w:p w14:paraId="08474440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负责短视频平台规则挖掘、平台关系维护、内容运营策略优化等。</w:t>
                      </w:r>
                    </w:p>
                    <w:p w14:paraId="43354150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挖掘和分析短视频用户行为和需求，对运营效果进行跟踪、分析与改善，持续优化运营体系。</w:t>
                      </w:r>
                    </w:p>
                    <w:p w14:paraId="74510690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</w:p>
                    <w:p w14:paraId="58E2FACE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职位：直播运营                 广州某某网络科技有限公司              20xx.01 - 20xx.12             </w:t>
                      </w:r>
                    </w:p>
                    <w:p w14:paraId="71FFC30F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负责直播运营，关注直播机制的政策调整，及时应用到店铺直播策略中，确保有效落地。</w:t>
                      </w:r>
                    </w:p>
                    <w:p w14:paraId="5A6334CC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负责直播前的选品方案、脚本撰写，场地灯光等对接与准备。</w:t>
                      </w:r>
                    </w:p>
                    <w:p w14:paraId="6FF368A3">
                      <w:pPr>
                        <w:snapToGrid w:val="0"/>
                        <w:spacing w:line="288" w:lineRule="auto"/>
                        <w:jc w:val="left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制定店铺直播成长计划，对直播间的销售转化率，商品动销率等数据指标等进行有效监督并提升。</w:t>
                      </w:r>
                    </w:p>
                    <w:p w14:paraId="154EF786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熟练掌握每次直播数据，汇总直播业绩，对直播活动数据进行分析与总结。</w:t>
                      </w:r>
                    </w:p>
                  </w:txbxContent>
                </v:textbox>
              </v:shape>
            </w:pict>
          </mc:Fallback>
        </mc:AlternateContent>
      </w:r>
    </w:p>
    <w:p w14:paraId="47C76215"/>
    <w:p w14:paraId="53225FA0"/>
    <w:p w14:paraId="3EF8BE24"/>
    <w:p w14:paraId="17F81962"/>
    <w:p w14:paraId="50C84EF1"/>
    <w:p w14:paraId="15CE1039"/>
    <w:p w14:paraId="74667267"/>
    <w:p w14:paraId="19211219"/>
    <w:p w14:paraId="297D09D2"/>
    <w:p w14:paraId="59198918"/>
    <w:p w14:paraId="653394A0"/>
    <w:p w14:paraId="5CA50EA4"/>
    <w:p w14:paraId="518522C4"/>
    <w:p w14:paraId="6A1B9A03"/>
    <w:p w14:paraId="0D1AFF9B"/>
    <w:p w14:paraId="2D794D63"/>
    <w:p w14:paraId="4EF90047"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567690</wp:posOffset>
                </wp:positionH>
                <wp:positionV relativeFrom="paragraph">
                  <wp:posOffset>166370</wp:posOffset>
                </wp:positionV>
                <wp:extent cx="1091565" cy="365125"/>
                <wp:effectExtent l="0" t="0" r="13335" b="15875"/>
                <wp:wrapNone/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365125"/>
                          <a:chOff x="2617" y="4034"/>
                          <a:chExt cx="1719" cy="575"/>
                        </a:xfrm>
                      </wpg:grpSpPr>
                      <wps:wsp>
                        <wps:cNvPr id="72" name="矩形 64"/>
                        <wps:cNvSpPr/>
                        <wps:spPr>
                          <a:xfrm>
                            <a:off x="2678" y="4099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616C8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3" name="矩形 65"/>
                        <wps:cNvSpPr/>
                        <wps:spPr>
                          <a:xfrm>
                            <a:off x="2617" y="4034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939E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7pt;margin-top:13.1pt;height:28.75pt;width:85.95pt;z-index:251662336;mso-width-relative:page;mso-height-relative:page;" coordorigin="2617,4034" coordsize="1719,575" o:gfxdata="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Bzs6432QAAAAgBAAAPAAAAAAAAAAEAIAAAACIAAABkcnMvZG93bnJldi54bWxQSwEC&#10;FAAUAAAACACHTuJAupjMGhADAADtCAAADgAAAAAAAAABACAAAAAoAQAAZHJzL2Uyb0RvYy54bWxQ&#10;SwUGAAAAAAYABgBZAQAAqgYAAAAA&#10;">
                <o:lock v:ext="edit" aspectratio="f"/>
                <v:rect id="矩形 64" o:spid="_x0000_s1026" o:spt="1" style="position:absolute;left:2678;top:4099;height:511;width:1659;v-text-anchor:middle;" fillcolor="#616C8C" filled="t" stroked="f" coordsize="21600,21600" o:gfxdata="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+p6p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65" o:spid="_x0000_s1026" o:spt="1" style="position:absolute;left:2617;top:4034;height:511;width:1659;v-text-anchor:middle;" fillcolor="#939EBD" filled="t" stroked="f" coordsize="21600,21600" o:gfxdata="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1duv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132715</wp:posOffset>
                </wp:positionV>
                <wp:extent cx="918845" cy="367030"/>
                <wp:effectExtent l="0" t="0" r="0" b="0"/>
                <wp:wrapNone/>
                <wp:docPr id="156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7463155"/>
                          <a:ext cx="9188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9AD41">
                            <w:pPr>
                              <w:snapToGrid w:val="0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个人技能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0.1pt;margin-top:10.45pt;height:28.9pt;width:72.35pt;z-index:251673600;mso-width-relative:page;mso-height-relative:page;" filled="f" stroked="f" coordsize="21600,21600" o:gfxdata="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Grng9vZAAAACQEAAA8AAAAAAAAA&#10;AQAgAAAAIgAAAGRycy9kb3ducmV2LnhtbFBLAQIUABQAAAAIAIdO4kDyW0/XSQIAAHIEAAAOAAAA&#10;AAAAAAEAIAAAACgBAABkcnMvZTJvRG9jLnhtbFBLBQYAAAAABgAGAFkBAADj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A99AD41">
                      <w:pPr>
                        <w:snapToGrid w:val="0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个人技能</w:t>
                      </w:r>
                    </w:p>
                  </w:txbxContent>
                </v:textbox>
              </v:shape>
            </w:pict>
          </mc:Fallback>
        </mc:AlternateContent>
      </w:r>
    </w:p>
    <w:p w14:paraId="43C8A579">
      <w: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19685</wp:posOffset>
                </wp:positionV>
                <wp:extent cx="5394325" cy="262890"/>
                <wp:effectExtent l="0" t="6350" r="6985" b="16510"/>
                <wp:wrapNone/>
                <wp:docPr id="115" name="组合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325" cy="262890"/>
                          <a:chOff x="2891" y="12208"/>
                          <a:chExt cx="8495" cy="414"/>
                        </a:xfrm>
                      </wpg:grpSpPr>
                      <wpg:grpSp>
                        <wpg:cNvPr id="735" name="组合 734"/>
                        <wpg:cNvGrpSpPr/>
                        <wpg:grpSpPr>
                          <a:xfrm>
                            <a:off x="10972" y="12208"/>
                            <a:ext cx="414" cy="414"/>
                            <a:chOff x="10575" y="410"/>
                            <a:chExt cx="664" cy="664"/>
                          </a:xfrm>
                        </wpg:grpSpPr>
                        <pic:pic xmlns:pic="http://schemas.openxmlformats.org/drawingml/2006/picture">
                          <pic:nvPicPr>
                            <pic:cNvPr id="715" name="图片 246" descr="项目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96DAC541-7B7A-43D3-8B79-37D633B846F1}">
                                  <asvg:svgBlip xmlns:asvg="http://schemas.microsoft.com/office/drawing/2016/SVG/main" r:embed="rId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722" y="557"/>
                              <a:ext cx="371" cy="371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" name="椭圆 12"/>
                          <wps:cNvSpPr/>
                          <wps:spPr>
                            <a:xfrm>
                              <a:off x="10575" y="410"/>
                              <a:ext cx="665" cy="66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616C8C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5" name="直接连接符 85"/>
                        <wps:cNvCnPr/>
                        <wps:spPr>
                          <a:xfrm>
                            <a:off x="2891" y="12415"/>
                            <a:ext cx="8092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rgbClr val="616C8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4pt;margin-top:1.55pt;height:20.7pt;width:424.75pt;z-index:251684864;mso-width-relative:page;mso-height-relative:page;" coordorigin="2891,12208" coordsize="8495,414" o:gfxdata="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">
                <o:lock v:ext="edit" aspectratio="f"/>
                <v:group id="组合 734" o:spid="_x0000_s1026" o:spt="203" style="position:absolute;left:10972;top:12208;height:414;width:414;" coordorigin="10575,410" coordsize="664,664" o:gfxdata="UEsDBAoAAAAAAIdO4kAAAAAAAAAAAAAAAAAEAAAAZHJzL1BLAwQUAAAACACHTuJA5co2DL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dd4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XKNg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图片 246" o:spid="_x0000_s1026" o:spt="75" alt="项目" type="#_x0000_t75" style="position:absolute;left:10722;top:557;height:371;width:371;" filled="f" o:preferrelative="t" stroked="f" coordsize="21600,21600" o:gfxdata="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Bz4T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7" o:title=""/>
                    <o:lock v:ext="edit" aspectratio="t"/>
                  </v:shape>
                  <v:shape id="椭圆 12" o:spid="_x0000_s1026" o:spt="3" type="#_x0000_t3" style="position:absolute;left:10575;top:410;height:665;width:665;v-text-anchor:middle;" filled="f" stroked="t" coordsize="21600,21600" o:gfxdata="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eDOQy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616C8C [3204]" miterlimit="8" joinstyle="miter"/>
                    <v:imagedata o:title=""/>
                    <o:lock v:ext="edit" aspectratio="f"/>
                  </v:shape>
                </v:group>
                <v:line id="_x0000_s1026" o:spid="_x0000_s1026" o:spt="20" style="position:absolute;left:2891;top:12415;height:0;width:8092;" filled="f" stroked="t" coordsize="21600,21600" o:gfxdata="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Ltm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25pt" color="#616C8C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 w14:paraId="5D8156A9"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182245</wp:posOffset>
                </wp:positionV>
                <wp:extent cx="6285865" cy="885825"/>
                <wp:effectExtent l="0" t="0" r="0" b="0"/>
                <wp:wrapNone/>
                <wp:docPr id="155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7908925"/>
                          <a:ext cx="6285865" cy="885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C680AC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软件能力：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熟练使用剪映、AE、PR等视频剪辑软件，良好的PS、AI设计软件操作能力。</w:t>
                            </w:r>
                          </w:p>
                          <w:p w14:paraId="11955746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办公能力：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熟练使用Office办公软件，具有良好的资料写作能力和数据处理能力。</w:t>
                            </w:r>
                          </w:p>
                          <w:p w14:paraId="3F0E154D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语言能力：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CET6，良好的英语读写能力，日常口语较好，普通话标准。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0.1pt;margin-top:14.35pt;height:69.75pt;width:494.95pt;z-index:251673600;mso-width-relative:page;mso-height-relative:page;" filled="f" stroked="f" coordsize="21600,21600" o:gfxdata="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dvLyP2gAAAAsBAAAPAAAAAAAAAAEA&#10;IAAAACIAAABkcnMvZG93bnJldi54bWxQSwECFAAUAAAACACHTuJAqYmke0YCAABzBAAADgAAAAAA&#10;AAABACAAAAAp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8C680AC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软件能力：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熟练使用剪映、AE、PR等视频剪辑软件，良好的PS、AI设计软件操作能力。</w:t>
                      </w:r>
                    </w:p>
                    <w:p w14:paraId="11955746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办公能力：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熟练使用Office办公软件，具有良好的资料写作能力和数据处理能力。</w:t>
                      </w:r>
                    </w:p>
                    <w:p w14:paraId="3F0E154D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语言能力：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CET6，良好的英语读写能力，日常口语较好，普通话标准。</w:t>
                      </w:r>
                    </w:p>
                  </w:txbxContent>
                </v:textbox>
              </v:shape>
            </w:pict>
          </mc:Fallback>
        </mc:AlternateContent>
      </w:r>
    </w:p>
    <w:p w14:paraId="50BF13B3"/>
    <w:p w14:paraId="4F4BA6DD"/>
    <w:p w14:paraId="0A0E6E69"/>
    <w:p w14:paraId="61F5D81A"/>
    <w:p w14:paraId="5404E913"/>
    <w:p w14:paraId="502BF9A0"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567690</wp:posOffset>
                </wp:positionH>
                <wp:positionV relativeFrom="paragraph">
                  <wp:posOffset>89535</wp:posOffset>
                </wp:positionV>
                <wp:extent cx="1091565" cy="365125"/>
                <wp:effectExtent l="0" t="0" r="13335" b="15875"/>
                <wp:wrapNone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1565" cy="365125"/>
                          <a:chOff x="2617" y="4034"/>
                          <a:chExt cx="1719" cy="575"/>
                        </a:xfrm>
                      </wpg:grpSpPr>
                      <wps:wsp>
                        <wps:cNvPr id="75" name="矩形 64"/>
                        <wps:cNvSpPr/>
                        <wps:spPr>
                          <a:xfrm>
                            <a:off x="2678" y="4099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616C8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矩形 65"/>
                        <wps:cNvSpPr/>
                        <wps:spPr>
                          <a:xfrm>
                            <a:off x="2617" y="4034"/>
                            <a:ext cx="1659" cy="511"/>
                          </a:xfrm>
                          <a:prstGeom prst="rect">
                            <a:avLst/>
                          </a:prstGeom>
                          <a:solidFill>
                            <a:srgbClr val="939E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7pt;margin-top:7.05pt;height:28.75pt;width:85.95pt;z-index:251663360;mso-width-relative:page;mso-height-relative:page;" coordorigin="2617,4034" coordsize="1719,575" o:gfxdata="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BvmQ6V2QAAAAgBAAAPAAAAAAAAAAEAIAAAACIAAABkcnMvZG93bnJldi54bWxQSwEC&#10;FAAUAAAACACHTuJA1dqJ9hADAADtCAAADgAAAAAAAAABACAAAAAoAQAAZHJzL2Uyb0RvYy54bWxQ&#10;SwUGAAAAAAYABgBZAQAAqgYAAAAA&#10;">
                <o:lock v:ext="edit" aspectratio="f"/>
                <v:rect id="矩形 64" o:spid="_x0000_s1026" o:spt="1" style="position:absolute;left:2678;top:4099;height:511;width:1659;v-text-anchor:middle;" fillcolor="#616C8C" filled="t" stroked="f" coordsize="21600,21600" o:gfxdata="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RMG3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65" o:spid="_x0000_s1026" o:spt="1" style="position:absolute;left:2617;top:4034;height:511;width:1659;v-text-anchor:middle;" fillcolor="#939EBD" filled="t" stroked="f" coordsize="21600,21600" o:gfxdata="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ong3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55880</wp:posOffset>
                </wp:positionV>
                <wp:extent cx="918845" cy="367030"/>
                <wp:effectExtent l="0" t="0" r="0" b="0"/>
                <wp:wrapNone/>
                <wp:docPr id="147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8971280"/>
                          <a:ext cx="9188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FA924">
                            <w:pPr>
                              <w:snapToGrid w:val="0"/>
                              <w:jc w:val="left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0.1pt;margin-top:4.4pt;height:28.9pt;width:72.35pt;z-index:251675648;mso-width-relative:page;mso-height-relative:page;" filled="f" stroked="f" coordsize="21600,21600" o:gfxdata="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UOBRvYAAAACAEAAA8AAAAAAAAAAQAg&#10;AAAAIgAAAGRycy9kb3ducmV2LnhtbFBLAQIUABQAAAAIAIdO4kCRS8baRwIAAHIEAAAOAAAAAAAA&#10;AAEAIAAAACc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61FA924">
                      <w:pPr>
                        <w:snapToGrid w:val="0"/>
                        <w:jc w:val="left"/>
                        <w:rPr>
                          <w:rFonts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140970</wp:posOffset>
                </wp:positionV>
                <wp:extent cx="5399405" cy="262890"/>
                <wp:effectExtent l="0" t="6350" r="6985" b="16510"/>
                <wp:wrapNone/>
                <wp:docPr id="119" name="组合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9405" cy="262890"/>
                          <a:chOff x="2883" y="14578"/>
                          <a:chExt cx="8503" cy="414"/>
                        </a:xfrm>
                      </wpg:grpSpPr>
                      <wpg:grpSp>
                        <wpg:cNvPr id="787" name="组合 786"/>
                        <wpg:cNvGrpSpPr/>
                        <wpg:grpSpPr>
                          <a:xfrm>
                            <a:off x="10972" y="14578"/>
                            <a:ext cx="414" cy="414"/>
                            <a:chOff x="13218" y="410"/>
                            <a:chExt cx="664" cy="664"/>
                          </a:xfrm>
                        </wpg:grpSpPr>
                        <wps:wsp>
                          <wps:cNvPr id="82" name="椭圆 15"/>
                          <wps:cNvSpPr/>
                          <wps:spPr>
                            <a:xfrm>
                              <a:off x="13218" y="410"/>
                              <a:ext cx="665" cy="66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rgbClr val="616C8C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7" name="任意多边形 128"/>
                          <wps:cNvSpPr>
                            <a:spLocks noChangeAspect="1"/>
                          </wps:cNvSpPr>
                          <wps:spPr>
                            <a:xfrm>
                              <a:off x="13365" y="550"/>
                              <a:ext cx="372" cy="38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90629" y="287338"/>
                                </a:cxn>
                                <a:cxn ang="0">
                                  <a:pos x="82929" y="179142"/>
                                </a:cxn>
                                <a:cxn ang="0">
                                  <a:pos x="47980" y="74495"/>
                                </a:cxn>
                                <a:cxn ang="0">
                                  <a:pos x="191921" y="74495"/>
                                </a:cxn>
                                <a:cxn ang="0">
                                  <a:pos x="158157" y="152537"/>
                                </a:cxn>
                                <a:cxn ang="0">
                                  <a:pos x="171782" y="74495"/>
                                </a:cxn>
                                <a:cxn ang="0">
                                  <a:pos x="68120" y="74495"/>
                                </a:cxn>
                                <a:cxn ang="0">
                                  <a:pos x="103661" y="169683"/>
                                </a:cxn>
                                <a:cxn ang="0">
                                  <a:pos x="94183" y="198653"/>
                                </a:cxn>
                                <a:cxn ang="0">
                                  <a:pos x="92406" y="266644"/>
                                </a:cxn>
                                <a:cxn ang="0">
                                  <a:pos x="91814" y="287338"/>
                                </a:cxn>
                                <a:cxn ang="0">
                                  <a:pos x="235756" y="285564"/>
                                </a:cxn>
                                <a:cxn ang="0">
                                  <a:pos x="163489" y="285564"/>
                                </a:cxn>
                                <a:cxn ang="0">
                                  <a:pos x="148087" y="274922"/>
                                </a:cxn>
                                <a:cxn ang="0">
                                  <a:pos x="125578" y="201018"/>
                                </a:cxn>
                                <a:cxn ang="0">
                                  <a:pos x="131502" y="183872"/>
                                </a:cxn>
                                <a:cxn ang="0">
                                  <a:pos x="190737" y="138939"/>
                                </a:cxn>
                                <a:cxn ang="0">
                                  <a:pos x="200214" y="133026"/>
                                </a:cxn>
                                <a:cxn ang="0">
                                  <a:pos x="227463" y="177960"/>
                                </a:cxn>
                                <a:cxn ang="0">
                                  <a:pos x="276628" y="190967"/>
                                </a:cxn>
                                <a:cxn ang="0">
                                  <a:pos x="244048" y="231762"/>
                                </a:cxn>
                                <a:cxn ang="0">
                                  <a:pos x="251157" y="276695"/>
                                </a:cxn>
                                <a:cxn ang="0">
                                  <a:pos x="241087" y="286746"/>
                                </a:cxn>
                                <a:cxn ang="0">
                                  <a:pos x="204953" y="244769"/>
                                </a:cxn>
                                <a:cxn ang="0">
                                  <a:pos x="223316" y="229988"/>
                                </a:cxn>
                                <a:cxn ang="0">
                                  <a:pos x="245233" y="201609"/>
                                </a:cxn>
                                <a:cxn ang="0">
                                  <a:pos x="211469" y="191558"/>
                                </a:cxn>
                                <a:cxn ang="0">
                                  <a:pos x="188367" y="191558"/>
                                </a:cxn>
                                <a:cxn ang="0">
                                  <a:pos x="154603" y="201018"/>
                                </a:cxn>
                                <a:cxn ang="0">
                                  <a:pos x="176520" y="229988"/>
                                </a:cxn>
                                <a:cxn ang="0">
                                  <a:pos x="194883" y="244769"/>
                                </a:cxn>
                                <a:cxn ang="0">
                                  <a:pos x="199622" y="243586"/>
                                </a:cxn>
                              </a:cxnLst>
                              <a:rect l="0" t="0" r="0" b="0"/>
                              <a:pathLst>
                                <a:path w="469" h="486">
                                  <a:moveTo>
                                    <a:pt x="155" y="486"/>
                                  </a:moveTo>
                                  <a:cubicBezTo>
                                    <a:pt x="154" y="486"/>
                                    <a:pt x="154" y="486"/>
                                    <a:pt x="153" y="486"/>
                                  </a:cubicBezTo>
                                  <a:cubicBezTo>
                                    <a:pt x="66" y="478"/>
                                    <a:pt x="0" y="437"/>
                                    <a:pt x="0" y="389"/>
                                  </a:cubicBezTo>
                                  <a:cubicBezTo>
                                    <a:pt x="0" y="343"/>
                                    <a:pt x="70" y="313"/>
                                    <a:pt x="140" y="303"/>
                                  </a:cubicBezTo>
                                  <a:cubicBezTo>
                                    <a:pt x="140" y="296"/>
                                    <a:pt x="140" y="296"/>
                                    <a:pt x="140" y="296"/>
                                  </a:cubicBezTo>
                                  <a:cubicBezTo>
                                    <a:pt x="88" y="257"/>
                                    <a:pt x="81" y="185"/>
                                    <a:pt x="81" y="126"/>
                                  </a:cubicBezTo>
                                  <a:cubicBezTo>
                                    <a:pt x="81" y="47"/>
                                    <a:pt x="127" y="0"/>
                                    <a:pt x="205" y="0"/>
                                  </a:cubicBezTo>
                                  <a:cubicBezTo>
                                    <a:pt x="282" y="0"/>
                                    <a:pt x="324" y="45"/>
                                    <a:pt x="324" y="126"/>
                                  </a:cubicBezTo>
                                  <a:cubicBezTo>
                                    <a:pt x="324" y="164"/>
                                    <a:pt x="312" y="212"/>
                                    <a:pt x="291" y="251"/>
                                  </a:cubicBezTo>
                                  <a:cubicBezTo>
                                    <a:pt x="286" y="259"/>
                                    <a:pt x="276" y="263"/>
                                    <a:pt x="267" y="258"/>
                                  </a:cubicBezTo>
                                  <a:cubicBezTo>
                                    <a:pt x="259" y="254"/>
                                    <a:pt x="256" y="243"/>
                                    <a:pt x="260" y="235"/>
                                  </a:cubicBezTo>
                                  <a:cubicBezTo>
                                    <a:pt x="278" y="201"/>
                                    <a:pt x="290" y="158"/>
                                    <a:pt x="290" y="126"/>
                                  </a:cubicBezTo>
                                  <a:cubicBezTo>
                                    <a:pt x="290" y="65"/>
                                    <a:pt x="262" y="35"/>
                                    <a:pt x="205" y="35"/>
                                  </a:cubicBezTo>
                                  <a:cubicBezTo>
                                    <a:pt x="145" y="35"/>
                                    <a:pt x="115" y="66"/>
                                    <a:pt x="115" y="126"/>
                                  </a:cubicBezTo>
                                  <a:cubicBezTo>
                                    <a:pt x="115" y="182"/>
                                    <a:pt x="121" y="244"/>
                                    <a:pt x="167" y="273"/>
                                  </a:cubicBezTo>
                                  <a:cubicBezTo>
                                    <a:pt x="172" y="276"/>
                                    <a:pt x="175" y="281"/>
                                    <a:pt x="175" y="287"/>
                                  </a:cubicBezTo>
                                  <a:cubicBezTo>
                                    <a:pt x="175" y="318"/>
                                    <a:pt x="175" y="318"/>
                                    <a:pt x="175" y="318"/>
                                  </a:cubicBezTo>
                                  <a:cubicBezTo>
                                    <a:pt x="175" y="327"/>
                                    <a:pt x="168" y="335"/>
                                    <a:pt x="159" y="336"/>
                                  </a:cubicBezTo>
                                  <a:cubicBezTo>
                                    <a:pt x="83" y="344"/>
                                    <a:pt x="35" y="373"/>
                                    <a:pt x="35" y="389"/>
                                  </a:cubicBezTo>
                                  <a:cubicBezTo>
                                    <a:pt x="35" y="411"/>
                                    <a:pt x="81" y="444"/>
                                    <a:pt x="156" y="451"/>
                                  </a:cubicBezTo>
                                  <a:cubicBezTo>
                                    <a:pt x="166" y="452"/>
                                    <a:pt x="173" y="460"/>
                                    <a:pt x="172" y="470"/>
                                  </a:cubicBezTo>
                                  <a:cubicBezTo>
                                    <a:pt x="171" y="479"/>
                                    <a:pt x="164" y="486"/>
                                    <a:pt x="155" y="486"/>
                                  </a:cubicBezTo>
                                  <a:close/>
                                  <a:moveTo>
                                    <a:pt x="407" y="485"/>
                                  </a:moveTo>
                                  <a:cubicBezTo>
                                    <a:pt x="404" y="485"/>
                                    <a:pt x="401" y="485"/>
                                    <a:pt x="398" y="483"/>
                                  </a:cubicBezTo>
                                  <a:cubicBezTo>
                                    <a:pt x="337" y="449"/>
                                    <a:pt x="337" y="449"/>
                                    <a:pt x="337" y="449"/>
                                  </a:cubicBezTo>
                                  <a:cubicBezTo>
                                    <a:pt x="276" y="483"/>
                                    <a:pt x="276" y="483"/>
                                    <a:pt x="276" y="483"/>
                                  </a:cubicBezTo>
                                  <a:cubicBezTo>
                                    <a:pt x="270" y="486"/>
                                    <a:pt x="263" y="486"/>
                                    <a:pt x="258" y="482"/>
                                  </a:cubicBezTo>
                                  <a:cubicBezTo>
                                    <a:pt x="252" y="478"/>
                                    <a:pt x="249" y="471"/>
                                    <a:pt x="250" y="465"/>
                                  </a:cubicBezTo>
                                  <a:cubicBezTo>
                                    <a:pt x="262" y="392"/>
                                    <a:pt x="262" y="392"/>
                                    <a:pt x="262" y="392"/>
                                  </a:cubicBezTo>
                                  <a:cubicBezTo>
                                    <a:pt x="212" y="340"/>
                                    <a:pt x="212" y="340"/>
                                    <a:pt x="212" y="340"/>
                                  </a:cubicBezTo>
                                  <a:cubicBezTo>
                                    <a:pt x="208" y="336"/>
                                    <a:pt x="206" y="329"/>
                                    <a:pt x="208" y="323"/>
                                  </a:cubicBezTo>
                                  <a:cubicBezTo>
                                    <a:pt x="210" y="317"/>
                                    <a:pt x="216" y="312"/>
                                    <a:pt x="222" y="311"/>
                                  </a:cubicBezTo>
                                  <a:cubicBezTo>
                                    <a:pt x="291" y="301"/>
                                    <a:pt x="291" y="301"/>
                                    <a:pt x="291" y="301"/>
                                  </a:cubicBezTo>
                                  <a:cubicBezTo>
                                    <a:pt x="322" y="235"/>
                                    <a:pt x="322" y="235"/>
                                    <a:pt x="322" y="235"/>
                                  </a:cubicBezTo>
                                  <a:cubicBezTo>
                                    <a:pt x="325" y="229"/>
                                    <a:pt x="331" y="225"/>
                                    <a:pt x="338" y="225"/>
                                  </a:cubicBezTo>
                                  <a:cubicBezTo>
                                    <a:pt x="338" y="225"/>
                                    <a:pt x="338" y="225"/>
                                    <a:pt x="338" y="225"/>
                                  </a:cubicBezTo>
                                  <a:cubicBezTo>
                                    <a:pt x="344" y="225"/>
                                    <a:pt x="350" y="229"/>
                                    <a:pt x="353" y="235"/>
                                  </a:cubicBezTo>
                                  <a:cubicBezTo>
                                    <a:pt x="384" y="301"/>
                                    <a:pt x="384" y="301"/>
                                    <a:pt x="384" y="301"/>
                                  </a:cubicBezTo>
                                  <a:cubicBezTo>
                                    <a:pt x="453" y="312"/>
                                    <a:pt x="453" y="312"/>
                                    <a:pt x="453" y="312"/>
                                  </a:cubicBezTo>
                                  <a:cubicBezTo>
                                    <a:pt x="459" y="313"/>
                                    <a:pt x="464" y="317"/>
                                    <a:pt x="467" y="323"/>
                                  </a:cubicBezTo>
                                  <a:cubicBezTo>
                                    <a:pt x="469" y="329"/>
                                    <a:pt x="467" y="336"/>
                                    <a:pt x="462" y="341"/>
                                  </a:cubicBezTo>
                                  <a:cubicBezTo>
                                    <a:pt x="412" y="392"/>
                                    <a:pt x="412" y="392"/>
                                    <a:pt x="412" y="392"/>
                                  </a:cubicBezTo>
                                  <a:cubicBezTo>
                                    <a:pt x="423" y="462"/>
                                    <a:pt x="423" y="462"/>
                                    <a:pt x="423" y="462"/>
                                  </a:cubicBezTo>
                                  <a:cubicBezTo>
                                    <a:pt x="424" y="464"/>
                                    <a:pt x="424" y="466"/>
                                    <a:pt x="424" y="468"/>
                                  </a:cubicBezTo>
                                  <a:cubicBezTo>
                                    <a:pt x="424" y="477"/>
                                    <a:pt x="417" y="485"/>
                                    <a:pt x="407" y="485"/>
                                  </a:cubicBezTo>
                                  <a:cubicBezTo>
                                    <a:pt x="407" y="485"/>
                                    <a:pt x="407" y="485"/>
                                    <a:pt x="407" y="485"/>
                                  </a:cubicBezTo>
                                  <a:close/>
                                  <a:moveTo>
                                    <a:pt x="337" y="412"/>
                                  </a:moveTo>
                                  <a:cubicBezTo>
                                    <a:pt x="340" y="412"/>
                                    <a:pt x="343" y="413"/>
                                    <a:pt x="346" y="414"/>
                                  </a:cubicBezTo>
                                  <a:cubicBezTo>
                                    <a:pt x="384" y="435"/>
                                    <a:pt x="384" y="435"/>
                                    <a:pt x="384" y="435"/>
                                  </a:cubicBezTo>
                                  <a:cubicBezTo>
                                    <a:pt x="377" y="389"/>
                                    <a:pt x="377" y="389"/>
                                    <a:pt x="377" y="389"/>
                                  </a:cubicBezTo>
                                  <a:cubicBezTo>
                                    <a:pt x="376" y="384"/>
                                    <a:pt x="377" y="378"/>
                                    <a:pt x="381" y="374"/>
                                  </a:cubicBezTo>
                                  <a:cubicBezTo>
                                    <a:pt x="414" y="341"/>
                                    <a:pt x="414" y="341"/>
                                    <a:pt x="414" y="341"/>
                                  </a:cubicBezTo>
                                  <a:cubicBezTo>
                                    <a:pt x="370" y="334"/>
                                    <a:pt x="370" y="334"/>
                                    <a:pt x="370" y="334"/>
                                  </a:cubicBezTo>
                                  <a:cubicBezTo>
                                    <a:pt x="364" y="333"/>
                                    <a:pt x="359" y="329"/>
                                    <a:pt x="357" y="324"/>
                                  </a:cubicBezTo>
                                  <a:cubicBezTo>
                                    <a:pt x="338" y="283"/>
                                    <a:pt x="338" y="283"/>
                                    <a:pt x="338" y="283"/>
                                  </a:cubicBezTo>
                                  <a:cubicBezTo>
                                    <a:pt x="318" y="324"/>
                                    <a:pt x="318" y="324"/>
                                    <a:pt x="318" y="324"/>
                                  </a:cubicBezTo>
                                  <a:cubicBezTo>
                                    <a:pt x="316" y="329"/>
                                    <a:pt x="311" y="333"/>
                                    <a:pt x="305" y="334"/>
                                  </a:cubicBezTo>
                                  <a:cubicBezTo>
                                    <a:pt x="261" y="340"/>
                                    <a:pt x="261" y="340"/>
                                    <a:pt x="261" y="340"/>
                                  </a:cubicBezTo>
                                  <a:cubicBezTo>
                                    <a:pt x="293" y="374"/>
                                    <a:pt x="293" y="374"/>
                                    <a:pt x="293" y="374"/>
                                  </a:cubicBezTo>
                                  <a:cubicBezTo>
                                    <a:pt x="297" y="378"/>
                                    <a:pt x="299" y="384"/>
                                    <a:pt x="298" y="389"/>
                                  </a:cubicBezTo>
                                  <a:cubicBezTo>
                                    <a:pt x="290" y="435"/>
                                    <a:pt x="290" y="435"/>
                                    <a:pt x="290" y="435"/>
                                  </a:cubicBezTo>
                                  <a:cubicBezTo>
                                    <a:pt x="329" y="414"/>
                                    <a:pt x="329" y="414"/>
                                    <a:pt x="329" y="414"/>
                                  </a:cubicBezTo>
                                  <a:cubicBezTo>
                                    <a:pt x="331" y="413"/>
                                    <a:pt x="334" y="412"/>
                                    <a:pt x="337" y="412"/>
                                  </a:cubicBezTo>
                                  <a:close/>
                                  <a:moveTo>
                                    <a:pt x="337" y="412"/>
                                  </a:moveTo>
                                  <a:cubicBezTo>
                                    <a:pt x="337" y="412"/>
                                    <a:pt x="337" y="412"/>
                                    <a:pt x="337" y="412"/>
                                  </a:cubicBezTo>
                                </a:path>
                              </a:pathLst>
                            </a:custGeom>
                            <a:solidFill>
                              <a:srgbClr val="616C8C"/>
                            </a:solidFill>
                            <a:ln>
                              <a:noFill/>
                            </a:ln>
                          </wps:spPr>
                          <wps:bodyPr/>
                        </wps:wsp>
                      </wpg:grpSp>
                      <wps:wsp>
                        <wps:cNvPr id="86" name="直接连接符 86"/>
                        <wps:cNvCnPr/>
                        <wps:spPr>
                          <a:xfrm>
                            <a:off x="2883" y="14785"/>
                            <a:ext cx="8092" cy="0"/>
                          </a:xfrm>
                          <a:prstGeom prst="line">
                            <a:avLst/>
                          </a:prstGeom>
                          <a:ln w="15875">
                            <a:solidFill>
                              <a:srgbClr val="616C8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pt;margin-top:11.1pt;height:20.7pt;width:425.15pt;z-index:251685888;mso-width-relative:page;mso-height-relative:page;" coordorigin="2883,14578" coordsize="8503,414" o:gfxdata="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">
                <o:lock v:ext="edit" aspectratio="f"/>
                <v:group id="组合 786" o:spid="_x0000_s1026" o:spt="203" style="position:absolute;left:10972;top:14578;height:414;width:414;" coordorigin="13218,410" coordsize="664,664" o:gfxdata="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nrxA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椭圆 15" o:spid="_x0000_s1026" o:spt="3" type="#_x0000_t3" style="position:absolute;left:13218;top:410;height:665;width:665;v-text-anchor:middle;" filled="f" stroked="t" coordsize="21600,21600" o:gfxdata="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UJE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616C8C [3204]" miterlimit="8" joinstyle="miter"/>
                    <v:imagedata o:title=""/>
                    <o:lock v:ext="edit" aspectratio="f"/>
                  </v:shape>
                  <v:shape id="任意多边形 128" o:spid="_x0000_s1026" o:spt="100" style="position:absolute;left:13365;top:550;height:385;width:372;" fillcolor="#616C8C" filled="t" stroked="f" coordsize="469,486" o:gfxdata="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/rar4A&#10;AADcAAAADwAAAAAAAAABACAAAAAiAAAAZHJzL2Rvd25yZXYueG1sUEsBAhQAFAAAAAgAh07iQDMv&#10;BZ47AAAAOQAAABAAAAAAAAAAAQAgAAAADQEAAGRycy9zaGFwZXhtbC54bWxQSwUGAAAAAAYABgBb&#10;AQAAtwMAAAAA&#10;" path="m155,486c154,486,154,486,153,486c66,478,0,437,0,389c0,343,70,313,140,303c140,296,140,296,140,296c88,257,81,185,81,126c81,47,127,0,205,0c282,0,324,45,324,126c324,164,312,212,291,251c286,259,276,263,267,258c259,254,256,243,260,235c278,201,290,158,290,126c290,65,262,35,205,35c145,35,115,66,115,126c115,182,121,244,167,273c172,276,175,281,175,287c175,318,175,318,175,318c175,327,168,335,159,336c83,344,35,373,35,389c35,411,81,444,156,451c166,452,173,460,172,470c171,479,164,486,155,486xm407,485c404,485,401,485,398,483c337,449,337,449,337,449c276,483,276,483,276,483c270,486,263,486,258,482c252,478,249,471,250,465c262,392,262,392,262,392c212,340,212,340,212,340c208,336,206,329,208,323c210,317,216,312,222,311c291,301,291,301,291,301c322,235,322,235,322,235c325,229,331,225,338,225c338,225,338,225,338,225c344,225,350,229,353,235c384,301,384,301,384,301c453,312,453,312,453,312c459,313,464,317,467,323c469,329,467,336,462,341c412,392,412,392,412,392c423,462,423,462,423,462c424,464,424,466,424,468c424,477,417,485,407,485c407,485,407,485,407,485xm337,412c340,412,343,413,346,414c384,435,384,435,384,435c377,389,377,389,377,389c376,384,377,378,381,374c414,341,414,341,414,341c370,334,370,334,370,334c364,333,359,329,357,324c338,283,338,283,338,283c318,324,318,324,318,324c316,329,311,333,305,334c261,340,261,340,261,340c293,374,293,374,293,374c297,378,299,384,298,389c290,435,290,435,290,435c329,414,329,414,329,414c331,413,334,412,337,412xm337,412c337,412,337,412,337,412e">
                    <v:path o:connectlocs="90629,287338;82929,179142;47980,74495;191921,74495;158157,152537;171782,74495;68120,74495;103661,169683;94183,198653;92406,266644;91814,287338;235756,285564;163489,285564;148087,274922;125578,201018;131502,183872;190737,138939;200214,133026;227463,177960;276628,190967;244048,231762;251157,276695;241087,286746;204953,244769;223316,229988;245233,201609;211469,191558;188367,191558;154603,201018;176520,229988;194883,244769;199622,243586" o:connectangles="0,0,0,0,0,0,0,0,0,0,0,0,0,0,0,0,0,0,0,0,0,0,0,0,0,0,0,0,0,0,0,0"/>
                    <v:fill on="t" focussize="0,0"/>
                    <v:stroke on="f"/>
                    <v:imagedata o:title=""/>
                    <o:lock v:ext="edit" aspectratio="t"/>
                  </v:shape>
                </v:group>
                <v:line id="_x0000_s1026" o:spid="_x0000_s1026" o:spt="20" style="position:absolute;left:2883;top:14785;height:0;width:8092;" filled="f" stroked="t" coordsize="21600,21600" o:gfxdata="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mS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25pt" color="#616C8C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 w14:paraId="1F5F874C"/>
    <w:p w14:paraId="20BCE40C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636270</wp:posOffset>
                </wp:positionH>
                <wp:positionV relativeFrom="paragraph">
                  <wp:posOffset>105410</wp:posOffset>
                </wp:positionV>
                <wp:extent cx="6285865" cy="885825"/>
                <wp:effectExtent l="0" t="0" r="0" b="0"/>
                <wp:wrapNone/>
                <wp:docPr id="146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2145" y="9417050"/>
                          <a:ext cx="6285865" cy="885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15E70C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能配合摄影或独立完成以抖音为主的短视频平台账号运营，实现账号KOL孵化。</w:t>
                            </w:r>
                          </w:p>
                          <w:p w14:paraId="14819187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具备视频拍摄、剪辑、投放、数据维护、数据分析、账号诊断的综合能力。</w:t>
                            </w:r>
                          </w:p>
                          <w:p w14:paraId="79EA2991">
                            <w:pPr>
                              <w:snapToGrid w:val="0"/>
                              <w:spacing w:line="288" w:lineRule="auto"/>
                              <w:jc w:val="lef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■ 对内容创新、模仿、创意改编有良好的把控力，文字撰写功底强，能实时捕捉热门话题及亮点。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0.1pt;margin-top:8.3pt;height:69.75pt;width:494.95pt;z-index:251674624;mso-width-relative:page;mso-height-relative:page;" filled="f" stroked="f" coordsize="21600,21600" o:gfxdata="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bWpIzZAAAACwEAAA8AAAAAAAAAAQAgAAAA&#10;IgAAAGRycy9kb3ducmV2LnhtbFBLAQIUABQAAAAIAIdO4kDT2DTvQwIAAHMEAAAOAAAAAAAAAAEA&#10;IAAAACg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A15E70C">
                      <w:pPr>
                        <w:snapToGrid w:val="0"/>
                        <w:spacing w:line="288" w:lineRule="auto"/>
                        <w:jc w:val="left"/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能配合摄影或独立完成以抖音为主的短视频平台账号运营，实现账号KOL孵化。</w:t>
                      </w:r>
                    </w:p>
                    <w:p w14:paraId="14819187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具备视频拍摄、剪辑、投放、数据维护、数据分析、账号诊断的综合能力。</w:t>
                      </w:r>
                    </w:p>
                    <w:p w14:paraId="79EA2991">
                      <w:pPr>
                        <w:snapToGrid w:val="0"/>
                        <w:spacing w:line="288" w:lineRule="auto"/>
                        <w:jc w:val="lef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■ 对内容创新、模仿、创意改编有良好的把控力，文字撰写功底强，能实时捕捉热门话题及亮点。</w:t>
                      </w:r>
                    </w:p>
                  </w:txbxContent>
                </v:textbox>
              </v:shape>
            </w:pict>
          </mc:Fallback>
        </mc:AlternateContent>
      </w:r>
    </w:p>
    <w:p w14:paraId="2948D493"/>
    <w:p w14:paraId="66A4D78A"/>
    <w:p w14:paraId="20CD09B8"/>
    <w:p w14:paraId="450408BD"/>
    <w:p w14:paraId="4148B933"/>
    <w:p w14:paraId="615A895E">
      <w:bookmarkStart w:id="0" w:name="_GoBack"/>
      <w:bookmarkEnd w:id="0"/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SwiaGRpZCI6ImQ5NDIwZjNlNjgxMjc2NjYwOTJmMjA2MWM2NGM3ZjVmIiwidXNlckNvdW50IjoxfQ=="/>
  </w:docVars>
  <w:rsids>
    <w:rsidRoot w:val="3D8210C1"/>
    <w:rsid w:val="00182CE2"/>
    <w:rsid w:val="00724452"/>
    <w:rsid w:val="00D272D9"/>
    <w:rsid w:val="00D73334"/>
    <w:rsid w:val="03191881"/>
    <w:rsid w:val="081342F4"/>
    <w:rsid w:val="08E76661"/>
    <w:rsid w:val="09B55D36"/>
    <w:rsid w:val="11D40020"/>
    <w:rsid w:val="181D5AC7"/>
    <w:rsid w:val="21400840"/>
    <w:rsid w:val="27A519FE"/>
    <w:rsid w:val="351523CA"/>
    <w:rsid w:val="3AE524F7"/>
    <w:rsid w:val="3B976C16"/>
    <w:rsid w:val="3C990424"/>
    <w:rsid w:val="3D8210C1"/>
    <w:rsid w:val="40577B95"/>
    <w:rsid w:val="41E125D9"/>
    <w:rsid w:val="49B426F2"/>
    <w:rsid w:val="50AE74AF"/>
    <w:rsid w:val="5FC9439F"/>
    <w:rsid w:val="6B79014A"/>
    <w:rsid w:val="791F7028"/>
    <w:rsid w:val="7B17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e949777c-a36f-4ac6-b406-9875a6da7d6f\&#26032;&#23186;&#20307;&#30701;&#35270;&#39057;&#36816;&#33829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新媒体短视频运营求职简历.docx</Template>
  <Pages>1</Pages>
  <Words>0</Words>
  <Characters>0</Characters>
  <Lines>1</Lines>
  <Paragraphs>1</Paragraphs>
  <TotalTime>158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2024-10-24T05:27:00Z</dcterms:created>
  <dc:creator>月白</dc:creator>
  <cp:lastModifiedBy>月白</cp:lastModifiedBy>
  <dcterms:modified xsi:type="dcterms:W3CDTF">2024-11-08T06:22:35Z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9D801D73A8F841F68F18AB63801EFFF6_11</vt:lpwstr>
  </property>
  <property fmtid="{D5CDD505-2E9C-101B-9397-08002B2CF9AE}" pid="4" name="KSOTemplateUUID">
    <vt:lpwstr>v1.0_mb_O1nIiZHp/PnijFRLWBNxoA==</vt:lpwstr>
  </property>
</Properties>
</file>