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5521" w:rsidRDefault="00AC1915"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-571500</wp:posOffset>
                </wp:positionH>
                <wp:positionV relativeFrom="paragraph">
                  <wp:posOffset>-456565</wp:posOffset>
                </wp:positionV>
                <wp:extent cx="4695190" cy="1543050"/>
                <wp:effectExtent l="0" t="0" r="0" b="0"/>
                <wp:wrapNone/>
                <wp:docPr id="9" name="组合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95190" cy="1543050"/>
                          <a:chOff x="5602" y="1255"/>
                          <a:chExt cx="7394" cy="2430"/>
                        </a:xfrm>
                      </wpg:grpSpPr>
                      <wps:wsp>
                        <wps:cNvPr id="12" name="文本框 13"/>
                        <wps:cNvSpPr txBox="1"/>
                        <wps:spPr>
                          <a:xfrm>
                            <a:off x="5602" y="1255"/>
                            <a:ext cx="7394" cy="95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55521" w:rsidRDefault="00AC1915">
                              <w:pPr>
                                <w:spacing w:line="800" w:lineRule="exact"/>
                                <w:rPr>
                                  <w:rFonts w:ascii="汉仪旗黑-60简" w:eastAsia="汉仪旗黑-60简" w:hAnsi="汉仪旗黑-60简" w:cs="汉仪旗黑-60简"/>
                                  <w:color w:val="53B6DB"/>
                                </w:rPr>
                              </w:pPr>
                              <w:r>
                                <w:rPr>
                                  <w:rFonts w:ascii="汉仪旗黑-60简" w:eastAsia="汉仪旗黑-60简" w:hAnsi="汉仪旗黑-60简" w:cs="汉仪旗黑-60简" w:hint="eastAsia"/>
                                  <w:color w:val="53B6DB"/>
                                  <w:sz w:val="72"/>
                                  <w:szCs w:val="72"/>
                                </w:rPr>
                                <w:t>李文文</w:t>
                              </w:r>
                              <w:r>
                                <w:rPr>
                                  <w:rFonts w:ascii="汉仪旗黑-60简" w:eastAsia="汉仪旗黑-60简" w:hAnsi="汉仪旗黑-60简" w:cs="汉仪旗黑-60简" w:hint="eastAsia"/>
                                  <w:color w:val="53B6DB"/>
                                  <w:sz w:val="72"/>
                                  <w:szCs w:val="72"/>
                                </w:rPr>
                                <w:t xml:space="preserve"> </w:t>
                              </w:r>
                              <w:r>
                                <w:rPr>
                                  <w:rFonts w:ascii="汉仪旗黑-60简" w:eastAsia="汉仪旗黑-60简" w:hAnsi="汉仪旗黑-60简" w:cs="汉仪旗黑-60简" w:hint="eastAsia"/>
                                  <w:color w:val="53B6DB"/>
                                  <w:sz w:val="50"/>
                                  <w:szCs w:val="50"/>
                                </w:rPr>
                                <w:t xml:space="preserve">    </w:t>
                              </w:r>
                              <w:r>
                                <w:rPr>
                                  <w:rFonts w:ascii="汉仪旗黑-60简" w:eastAsia="汉仪旗黑-60简" w:hAnsi="汉仪旗黑-60简" w:cs="汉仪旗黑-60简" w:hint="eastAsia"/>
                                  <w:color w:val="53B6DB"/>
                                  <w:sz w:val="28"/>
                                  <w:szCs w:val="28"/>
                                </w:rPr>
                                <w:t>求职意向：电商运营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spAutoFit/>
                        </wps:bodyPr>
                      </wps:wsp>
                      <wpg:grpSp>
                        <wpg:cNvPr id="13" name="组合 30"/>
                        <wpg:cNvGrpSpPr/>
                        <wpg:grpSpPr>
                          <a:xfrm>
                            <a:off x="5674" y="2503"/>
                            <a:ext cx="2792" cy="474"/>
                            <a:chOff x="1435" y="2503"/>
                            <a:chExt cx="2792" cy="474"/>
                          </a:xfrm>
                        </wpg:grpSpPr>
                        <wpg:grpSp>
                          <wpg:cNvPr id="14" name="组合 21"/>
                          <wpg:cNvGrpSpPr/>
                          <wpg:grpSpPr>
                            <a:xfrm>
                              <a:off x="1435" y="2570"/>
                              <a:ext cx="340" cy="340"/>
                              <a:chOff x="10320" y="6871"/>
                              <a:chExt cx="396" cy="396"/>
                            </a:xfrm>
                          </wpg:grpSpPr>
                          <wps:wsp>
                            <wps:cNvPr id="17" name="椭圆 17"/>
                            <wps:cNvSpPr/>
                            <wps:spPr>
                              <a:xfrm>
                                <a:off x="10320" y="6871"/>
                                <a:ext cx="397" cy="39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53B6DB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186" name="Freeform 5"/>
                            <wps:cNvSpPr>
                              <a:spLocks noChangeAspect="1" noEditPoints="1"/>
                            </wps:cNvSpPr>
                            <wps:spPr>
                              <a:xfrm>
                                <a:off x="10435" y="6985"/>
                                <a:ext cx="168" cy="169"/>
                              </a:xfrm>
                              <a:custGeom>
                                <a:avLst/>
                                <a:gdLst>
                                  <a:gd name="T0" fmla="*/ 2751 w 2782"/>
                                  <a:gd name="T1" fmla="*/ 3039 h 3069"/>
                                  <a:gd name="T2" fmla="*/ 105 w 2782"/>
                                  <a:gd name="T3" fmla="*/ 3069 h 3069"/>
                                  <a:gd name="T4" fmla="*/ 0 w 2782"/>
                                  <a:gd name="T5" fmla="*/ 2964 h 3069"/>
                                  <a:gd name="T6" fmla="*/ 31 w 2782"/>
                                  <a:gd name="T7" fmla="*/ 348 h 3069"/>
                                  <a:gd name="T8" fmla="*/ 428 w 2782"/>
                                  <a:gd name="T9" fmla="*/ 317 h 3069"/>
                                  <a:gd name="T10" fmla="*/ 749 w 2782"/>
                                  <a:gd name="T11" fmla="*/ 741 h 3069"/>
                                  <a:gd name="T12" fmla="*/ 1070 w 2782"/>
                                  <a:gd name="T13" fmla="*/ 317 h 3069"/>
                                  <a:gd name="T14" fmla="*/ 1712 w 2782"/>
                                  <a:gd name="T15" fmla="*/ 423 h 3069"/>
                                  <a:gd name="T16" fmla="*/ 2354 w 2782"/>
                                  <a:gd name="T17" fmla="*/ 423 h 3069"/>
                                  <a:gd name="T18" fmla="*/ 2677 w 2782"/>
                                  <a:gd name="T19" fmla="*/ 317 h 3069"/>
                                  <a:gd name="T20" fmla="*/ 2782 w 2782"/>
                                  <a:gd name="T21" fmla="*/ 422 h 3069"/>
                                  <a:gd name="T22" fmla="*/ 2568 w 2782"/>
                                  <a:gd name="T23" fmla="*/ 1058 h 3069"/>
                                  <a:gd name="T24" fmla="*/ 214 w 2782"/>
                                  <a:gd name="T25" fmla="*/ 2858 h 3069"/>
                                  <a:gd name="T26" fmla="*/ 2568 w 2782"/>
                                  <a:gd name="T27" fmla="*/ 1058 h 3069"/>
                                  <a:gd name="T28" fmla="*/ 428 w 2782"/>
                                  <a:gd name="T29" fmla="*/ 1587 h 3069"/>
                                  <a:gd name="T30" fmla="*/ 749 w 2782"/>
                                  <a:gd name="T31" fmla="*/ 1270 h 3069"/>
                                  <a:gd name="T32" fmla="*/ 749 w 2782"/>
                                  <a:gd name="T33" fmla="*/ 2117 h 3069"/>
                                  <a:gd name="T34" fmla="*/ 428 w 2782"/>
                                  <a:gd name="T35" fmla="*/ 1799 h 3069"/>
                                  <a:gd name="T36" fmla="*/ 749 w 2782"/>
                                  <a:gd name="T37" fmla="*/ 2117 h 3069"/>
                                  <a:gd name="T38" fmla="*/ 428 w 2782"/>
                                  <a:gd name="T39" fmla="*/ 2646 h 3069"/>
                                  <a:gd name="T40" fmla="*/ 749 w 2782"/>
                                  <a:gd name="T41" fmla="*/ 2328 h 3069"/>
                                  <a:gd name="T42" fmla="*/ 1284 w 2782"/>
                                  <a:gd name="T43" fmla="*/ 1587 h 3069"/>
                                  <a:gd name="T44" fmla="*/ 963 w 2782"/>
                                  <a:gd name="T45" fmla="*/ 1270 h 3069"/>
                                  <a:gd name="T46" fmla="*/ 1284 w 2782"/>
                                  <a:gd name="T47" fmla="*/ 1587 h 3069"/>
                                  <a:gd name="T48" fmla="*/ 963 w 2782"/>
                                  <a:gd name="T49" fmla="*/ 2117 h 3069"/>
                                  <a:gd name="T50" fmla="*/ 1284 w 2782"/>
                                  <a:gd name="T51" fmla="*/ 1799 h 3069"/>
                                  <a:gd name="T52" fmla="*/ 1284 w 2782"/>
                                  <a:gd name="T53" fmla="*/ 2646 h 3069"/>
                                  <a:gd name="T54" fmla="*/ 963 w 2782"/>
                                  <a:gd name="T55" fmla="*/ 2328 h 3069"/>
                                  <a:gd name="T56" fmla="*/ 1284 w 2782"/>
                                  <a:gd name="T57" fmla="*/ 2646 h 3069"/>
                                  <a:gd name="T58" fmla="*/ 1498 w 2782"/>
                                  <a:gd name="T59" fmla="*/ 1587 h 3069"/>
                                  <a:gd name="T60" fmla="*/ 1819 w 2782"/>
                                  <a:gd name="T61" fmla="*/ 1270 h 3069"/>
                                  <a:gd name="T62" fmla="*/ 1819 w 2782"/>
                                  <a:gd name="T63" fmla="*/ 2117 h 3069"/>
                                  <a:gd name="T64" fmla="*/ 1498 w 2782"/>
                                  <a:gd name="T65" fmla="*/ 1799 h 3069"/>
                                  <a:gd name="T66" fmla="*/ 1819 w 2782"/>
                                  <a:gd name="T67" fmla="*/ 2117 h 3069"/>
                                  <a:gd name="T68" fmla="*/ 1498 w 2782"/>
                                  <a:gd name="T69" fmla="*/ 2646 h 3069"/>
                                  <a:gd name="T70" fmla="*/ 1819 w 2782"/>
                                  <a:gd name="T71" fmla="*/ 2328 h 3069"/>
                                  <a:gd name="T72" fmla="*/ 2354 w 2782"/>
                                  <a:gd name="T73" fmla="*/ 1587 h 3069"/>
                                  <a:gd name="T74" fmla="*/ 2033 w 2782"/>
                                  <a:gd name="T75" fmla="*/ 1270 h 3069"/>
                                  <a:gd name="T76" fmla="*/ 2354 w 2782"/>
                                  <a:gd name="T77" fmla="*/ 1587 h 3069"/>
                                  <a:gd name="T78" fmla="*/ 2033 w 2782"/>
                                  <a:gd name="T79" fmla="*/ 2117 h 3069"/>
                                  <a:gd name="T80" fmla="*/ 2354 w 2782"/>
                                  <a:gd name="T81" fmla="*/ 1799 h 3069"/>
                                  <a:gd name="T82" fmla="*/ 2354 w 2782"/>
                                  <a:gd name="T83" fmla="*/ 2646 h 3069"/>
                                  <a:gd name="T84" fmla="*/ 2033 w 2782"/>
                                  <a:gd name="T85" fmla="*/ 2328 h 3069"/>
                                  <a:gd name="T86" fmla="*/ 2354 w 2782"/>
                                  <a:gd name="T87" fmla="*/ 2646 h 3069"/>
                                  <a:gd name="T88" fmla="*/ 1819 w 2782"/>
                                  <a:gd name="T89" fmla="*/ 426 h 3069"/>
                                  <a:gd name="T90" fmla="*/ 2030 w 2782"/>
                                  <a:gd name="T91" fmla="*/ 0 h 3069"/>
                                  <a:gd name="T92" fmla="*/ 2240 w 2782"/>
                                  <a:gd name="T93" fmla="*/ 426 h 3069"/>
                                  <a:gd name="T94" fmla="*/ 746 w 2782"/>
                                  <a:gd name="T95" fmla="*/ 635 h 3069"/>
                                  <a:gd name="T96" fmla="*/ 535 w 2782"/>
                                  <a:gd name="T97" fmla="*/ 208 h 3069"/>
                                  <a:gd name="T98" fmla="*/ 957 w 2782"/>
                                  <a:gd name="T99" fmla="*/ 208 h 3069"/>
                                  <a:gd name="T100" fmla="*/ 746 w 2782"/>
                                  <a:gd name="T101" fmla="*/ 635 h 306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</a:cxnLst>
                                <a:rect l="0" t="0" r="r" b="b"/>
                                <a:pathLst>
                                  <a:path w="2782" h="3069">
                                    <a:moveTo>
                                      <a:pt x="2782" y="2964"/>
                                    </a:moveTo>
                                    <a:cubicBezTo>
                                      <a:pt x="2782" y="2991"/>
                                      <a:pt x="2772" y="3018"/>
                                      <a:pt x="2751" y="3039"/>
                                    </a:cubicBezTo>
                                    <a:cubicBezTo>
                                      <a:pt x="2731" y="3059"/>
                                      <a:pt x="2704" y="3069"/>
                                      <a:pt x="2677" y="3069"/>
                                    </a:cubicBezTo>
                                    <a:cubicBezTo>
                                      <a:pt x="105" y="3069"/>
                                      <a:pt x="105" y="3069"/>
                                      <a:pt x="105" y="3069"/>
                                    </a:cubicBezTo>
                                    <a:cubicBezTo>
                                      <a:pt x="78" y="3069"/>
                                      <a:pt x="51" y="3059"/>
                                      <a:pt x="31" y="3039"/>
                                    </a:cubicBezTo>
                                    <a:cubicBezTo>
                                      <a:pt x="10" y="3018"/>
                                      <a:pt x="0" y="2991"/>
                                      <a:pt x="0" y="2964"/>
                                    </a:cubicBezTo>
                                    <a:cubicBezTo>
                                      <a:pt x="0" y="422"/>
                                      <a:pt x="0" y="422"/>
                                      <a:pt x="0" y="422"/>
                                    </a:cubicBezTo>
                                    <a:cubicBezTo>
                                      <a:pt x="0" y="395"/>
                                      <a:pt x="10" y="368"/>
                                      <a:pt x="31" y="348"/>
                                    </a:cubicBezTo>
                                    <a:cubicBezTo>
                                      <a:pt x="51" y="328"/>
                                      <a:pt x="78" y="317"/>
                                      <a:pt x="105" y="317"/>
                                    </a:cubicBezTo>
                                    <a:cubicBezTo>
                                      <a:pt x="428" y="317"/>
                                      <a:pt x="428" y="317"/>
                                      <a:pt x="428" y="317"/>
                                    </a:cubicBezTo>
                                    <a:cubicBezTo>
                                      <a:pt x="428" y="423"/>
                                      <a:pt x="428" y="423"/>
                                      <a:pt x="428" y="423"/>
                                    </a:cubicBezTo>
                                    <a:cubicBezTo>
                                      <a:pt x="428" y="599"/>
                                      <a:pt x="572" y="741"/>
                                      <a:pt x="749" y="741"/>
                                    </a:cubicBezTo>
                                    <a:cubicBezTo>
                                      <a:pt x="926" y="741"/>
                                      <a:pt x="1070" y="599"/>
                                      <a:pt x="1070" y="423"/>
                                    </a:cubicBezTo>
                                    <a:cubicBezTo>
                                      <a:pt x="1070" y="317"/>
                                      <a:pt x="1070" y="317"/>
                                      <a:pt x="1070" y="317"/>
                                    </a:cubicBezTo>
                                    <a:cubicBezTo>
                                      <a:pt x="1712" y="317"/>
                                      <a:pt x="1712" y="317"/>
                                      <a:pt x="1712" y="317"/>
                                    </a:cubicBezTo>
                                    <a:cubicBezTo>
                                      <a:pt x="1712" y="423"/>
                                      <a:pt x="1712" y="423"/>
                                      <a:pt x="1712" y="423"/>
                                    </a:cubicBezTo>
                                    <a:cubicBezTo>
                                      <a:pt x="1712" y="599"/>
                                      <a:pt x="1856" y="741"/>
                                      <a:pt x="2033" y="741"/>
                                    </a:cubicBezTo>
                                    <a:cubicBezTo>
                                      <a:pt x="2210" y="741"/>
                                      <a:pt x="2354" y="599"/>
                                      <a:pt x="2354" y="423"/>
                                    </a:cubicBezTo>
                                    <a:cubicBezTo>
                                      <a:pt x="2354" y="317"/>
                                      <a:pt x="2354" y="317"/>
                                      <a:pt x="2354" y="317"/>
                                    </a:cubicBezTo>
                                    <a:cubicBezTo>
                                      <a:pt x="2677" y="317"/>
                                      <a:pt x="2677" y="317"/>
                                      <a:pt x="2677" y="317"/>
                                    </a:cubicBezTo>
                                    <a:cubicBezTo>
                                      <a:pt x="2704" y="317"/>
                                      <a:pt x="2731" y="328"/>
                                      <a:pt x="2751" y="348"/>
                                    </a:cubicBezTo>
                                    <a:cubicBezTo>
                                      <a:pt x="2772" y="368"/>
                                      <a:pt x="2782" y="395"/>
                                      <a:pt x="2782" y="422"/>
                                    </a:cubicBezTo>
                                    <a:cubicBezTo>
                                      <a:pt x="2782" y="2964"/>
                                      <a:pt x="2782" y="2964"/>
                                      <a:pt x="2782" y="2964"/>
                                    </a:cubicBezTo>
                                    <a:close/>
                                    <a:moveTo>
                                      <a:pt x="2568" y="1058"/>
                                    </a:moveTo>
                                    <a:cubicBezTo>
                                      <a:pt x="214" y="1058"/>
                                      <a:pt x="214" y="1058"/>
                                      <a:pt x="214" y="1058"/>
                                    </a:cubicBezTo>
                                    <a:cubicBezTo>
                                      <a:pt x="214" y="2858"/>
                                      <a:pt x="214" y="2858"/>
                                      <a:pt x="214" y="2858"/>
                                    </a:cubicBezTo>
                                    <a:cubicBezTo>
                                      <a:pt x="2568" y="2858"/>
                                      <a:pt x="2568" y="2858"/>
                                      <a:pt x="2568" y="2858"/>
                                    </a:cubicBezTo>
                                    <a:cubicBezTo>
                                      <a:pt x="2568" y="1058"/>
                                      <a:pt x="2568" y="1058"/>
                                      <a:pt x="2568" y="1058"/>
                                    </a:cubicBezTo>
                                    <a:close/>
                                    <a:moveTo>
                                      <a:pt x="749" y="1587"/>
                                    </a:moveTo>
                                    <a:cubicBezTo>
                                      <a:pt x="428" y="1587"/>
                                      <a:pt x="428" y="1587"/>
                                      <a:pt x="428" y="1587"/>
                                    </a:cubicBezTo>
                                    <a:cubicBezTo>
                                      <a:pt x="428" y="1270"/>
                                      <a:pt x="428" y="1270"/>
                                      <a:pt x="428" y="1270"/>
                                    </a:cubicBezTo>
                                    <a:cubicBezTo>
                                      <a:pt x="749" y="1270"/>
                                      <a:pt x="749" y="1270"/>
                                      <a:pt x="749" y="1270"/>
                                    </a:cubicBezTo>
                                    <a:lnTo>
                                      <a:pt x="749" y="1587"/>
                                    </a:lnTo>
                                    <a:close/>
                                    <a:moveTo>
                                      <a:pt x="749" y="2117"/>
                                    </a:moveTo>
                                    <a:cubicBezTo>
                                      <a:pt x="428" y="2117"/>
                                      <a:pt x="428" y="2117"/>
                                      <a:pt x="428" y="2117"/>
                                    </a:cubicBezTo>
                                    <a:cubicBezTo>
                                      <a:pt x="428" y="1799"/>
                                      <a:pt x="428" y="1799"/>
                                      <a:pt x="428" y="1799"/>
                                    </a:cubicBezTo>
                                    <a:cubicBezTo>
                                      <a:pt x="749" y="1799"/>
                                      <a:pt x="749" y="1799"/>
                                      <a:pt x="749" y="1799"/>
                                    </a:cubicBezTo>
                                    <a:lnTo>
                                      <a:pt x="749" y="2117"/>
                                    </a:lnTo>
                                    <a:close/>
                                    <a:moveTo>
                                      <a:pt x="749" y="2646"/>
                                    </a:moveTo>
                                    <a:cubicBezTo>
                                      <a:pt x="428" y="2646"/>
                                      <a:pt x="428" y="2646"/>
                                      <a:pt x="428" y="2646"/>
                                    </a:cubicBezTo>
                                    <a:cubicBezTo>
                                      <a:pt x="428" y="2328"/>
                                      <a:pt x="428" y="2328"/>
                                      <a:pt x="428" y="2328"/>
                                    </a:cubicBezTo>
                                    <a:cubicBezTo>
                                      <a:pt x="749" y="2328"/>
                                      <a:pt x="749" y="2328"/>
                                      <a:pt x="749" y="2328"/>
                                    </a:cubicBezTo>
                                    <a:lnTo>
                                      <a:pt x="749" y="2646"/>
                                    </a:lnTo>
                                    <a:close/>
                                    <a:moveTo>
                                      <a:pt x="1284" y="1587"/>
                                    </a:moveTo>
                                    <a:cubicBezTo>
                                      <a:pt x="963" y="1587"/>
                                      <a:pt x="963" y="1587"/>
                                      <a:pt x="963" y="1587"/>
                                    </a:cubicBezTo>
                                    <a:cubicBezTo>
                                      <a:pt x="963" y="1270"/>
                                      <a:pt x="963" y="1270"/>
                                      <a:pt x="963" y="1270"/>
                                    </a:cubicBezTo>
                                    <a:cubicBezTo>
                                      <a:pt x="1284" y="1270"/>
                                      <a:pt x="1284" y="1270"/>
                                      <a:pt x="1284" y="1270"/>
                                    </a:cubicBezTo>
                                    <a:lnTo>
                                      <a:pt x="1284" y="1587"/>
                                    </a:lnTo>
                                    <a:close/>
                                    <a:moveTo>
                                      <a:pt x="1284" y="2117"/>
                                    </a:moveTo>
                                    <a:cubicBezTo>
                                      <a:pt x="963" y="2117"/>
                                      <a:pt x="963" y="2117"/>
                                      <a:pt x="963" y="2117"/>
                                    </a:cubicBezTo>
                                    <a:cubicBezTo>
                                      <a:pt x="963" y="1799"/>
                                      <a:pt x="963" y="1799"/>
                                      <a:pt x="963" y="1799"/>
                                    </a:cubicBezTo>
                                    <a:cubicBezTo>
                                      <a:pt x="1284" y="1799"/>
                                      <a:pt x="1284" y="1799"/>
                                      <a:pt x="1284" y="1799"/>
                                    </a:cubicBezTo>
                                    <a:lnTo>
                                      <a:pt x="1284" y="2117"/>
                                    </a:lnTo>
                                    <a:close/>
                                    <a:moveTo>
                                      <a:pt x="1284" y="2646"/>
                                    </a:moveTo>
                                    <a:cubicBezTo>
                                      <a:pt x="963" y="2646"/>
                                      <a:pt x="963" y="2646"/>
                                      <a:pt x="963" y="2646"/>
                                    </a:cubicBezTo>
                                    <a:cubicBezTo>
                                      <a:pt x="963" y="2328"/>
                                      <a:pt x="963" y="2328"/>
                                      <a:pt x="963" y="2328"/>
                                    </a:cubicBezTo>
                                    <a:cubicBezTo>
                                      <a:pt x="1284" y="2328"/>
                                      <a:pt x="1284" y="2328"/>
                                      <a:pt x="1284" y="2328"/>
                                    </a:cubicBezTo>
                                    <a:lnTo>
                                      <a:pt x="1284" y="2646"/>
                                    </a:lnTo>
                                    <a:close/>
                                    <a:moveTo>
                                      <a:pt x="1819" y="1587"/>
                                    </a:moveTo>
                                    <a:cubicBezTo>
                                      <a:pt x="1498" y="1587"/>
                                      <a:pt x="1498" y="1587"/>
                                      <a:pt x="1498" y="1587"/>
                                    </a:cubicBezTo>
                                    <a:cubicBezTo>
                                      <a:pt x="1498" y="1270"/>
                                      <a:pt x="1498" y="1270"/>
                                      <a:pt x="1498" y="1270"/>
                                    </a:cubicBezTo>
                                    <a:cubicBezTo>
                                      <a:pt x="1819" y="1270"/>
                                      <a:pt x="1819" y="1270"/>
                                      <a:pt x="1819" y="1270"/>
                                    </a:cubicBezTo>
                                    <a:lnTo>
                                      <a:pt x="1819" y="1587"/>
                                    </a:lnTo>
                                    <a:close/>
                                    <a:moveTo>
                                      <a:pt x="1819" y="2117"/>
                                    </a:moveTo>
                                    <a:cubicBezTo>
                                      <a:pt x="1498" y="2117"/>
                                      <a:pt x="1498" y="2117"/>
                                      <a:pt x="1498" y="2117"/>
                                    </a:cubicBezTo>
                                    <a:cubicBezTo>
                                      <a:pt x="1498" y="1799"/>
                                      <a:pt x="1498" y="1799"/>
                                      <a:pt x="1498" y="1799"/>
                                    </a:cubicBezTo>
                                    <a:cubicBezTo>
                                      <a:pt x="1819" y="1799"/>
                                      <a:pt x="1819" y="1799"/>
                                      <a:pt x="1819" y="1799"/>
                                    </a:cubicBezTo>
                                    <a:lnTo>
                                      <a:pt x="1819" y="2117"/>
                                    </a:lnTo>
                                    <a:close/>
                                    <a:moveTo>
                                      <a:pt x="1819" y="2646"/>
                                    </a:moveTo>
                                    <a:cubicBezTo>
                                      <a:pt x="1498" y="2646"/>
                                      <a:pt x="1498" y="2646"/>
                                      <a:pt x="1498" y="2646"/>
                                    </a:cubicBezTo>
                                    <a:cubicBezTo>
                                      <a:pt x="1498" y="2328"/>
                                      <a:pt x="1498" y="2328"/>
                                      <a:pt x="1498" y="2328"/>
                                    </a:cubicBezTo>
                                    <a:cubicBezTo>
                                      <a:pt x="1819" y="2328"/>
                                      <a:pt x="1819" y="2328"/>
                                      <a:pt x="1819" y="2328"/>
                                    </a:cubicBezTo>
                                    <a:lnTo>
                                      <a:pt x="1819" y="2646"/>
                                    </a:lnTo>
                                    <a:close/>
                                    <a:moveTo>
                                      <a:pt x="2354" y="1587"/>
                                    </a:moveTo>
                                    <a:cubicBezTo>
                                      <a:pt x="2033" y="1587"/>
                                      <a:pt x="2033" y="1587"/>
                                      <a:pt x="2033" y="1587"/>
                                    </a:cubicBezTo>
                                    <a:cubicBezTo>
                                      <a:pt x="2033" y="1270"/>
                                      <a:pt x="2033" y="1270"/>
                                      <a:pt x="2033" y="1270"/>
                                    </a:cubicBezTo>
                                    <a:cubicBezTo>
                                      <a:pt x="2354" y="1270"/>
                                      <a:pt x="2354" y="1270"/>
                                      <a:pt x="2354" y="1270"/>
                                    </a:cubicBezTo>
                                    <a:lnTo>
                                      <a:pt x="2354" y="1587"/>
                                    </a:lnTo>
                                    <a:close/>
                                    <a:moveTo>
                                      <a:pt x="2354" y="2117"/>
                                    </a:moveTo>
                                    <a:cubicBezTo>
                                      <a:pt x="2033" y="2117"/>
                                      <a:pt x="2033" y="2117"/>
                                      <a:pt x="2033" y="2117"/>
                                    </a:cubicBezTo>
                                    <a:cubicBezTo>
                                      <a:pt x="2033" y="1799"/>
                                      <a:pt x="2033" y="1799"/>
                                      <a:pt x="2033" y="1799"/>
                                    </a:cubicBezTo>
                                    <a:cubicBezTo>
                                      <a:pt x="2354" y="1799"/>
                                      <a:pt x="2354" y="1799"/>
                                      <a:pt x="2354" y="1799"/>
                                    </a:cubicBezTo>
                                    <a:lnTo>
                                      <a:pt x="2354" y="2117"/>
                                    </a:lnTo>
                                    <a:close/>
                                    <a:moveTo>
                                      <a:pt x="2354" y="2646"/>
                                    </a:moveTo>
                                    <a:cubicBezTo>
                                      <a:pt x="2033" y="2646"/>
                                      <a:pt x="2033" y="2646"/>
                                      <a:pt x="2033" y="2646"/>
                                    </a:cubicBezTo>
                                    <a:cubicBezTo>
                                      <a:pt x="2033" y="2328"/>
                                      <a:pt x="2033" y="2328"/>
                                      <a:pt x="2033" y="2328"/>
                                    </a:cubicBezTo>
                                    <a:cubicBezTo>
                                      <a:pt x="2354" y="2328"/>
                                      <a:pt x="2354" y="2328"/>
                                      <a:pt x="2354" y="2328"/>
                                    </a:cubicBezTo>
                                    <a:lnTo>
                                      <a:pt x="2354" y="2646"/>
                                    </a:lnTo>
                                    <a:close/>
                                    <a:moveTo>
                                      <a:pt x="2030" y="635"/>
                                    </a:moveTo>
                                    <a:cubicBezTo>
                                      <a:pt x="1914" y="635"/>
                                      <a:pt x="1819" y="542"/>
                                      <a:pt x="1819" y="426"/>
                                    </a:cubicBezTo>
                                    <a:cubicBezTo>
                                      <a:pt x="1819" y="208"/>
                                      <a:pt x="1819" y="208"/>
                                      <a:pt x="1819" y="208"/>
                                    </a:cubicBezTo>
                                    <a:cubicBezTo>
                                      <a:pt x="1819" y="93"/>
                                      <a:pt x="1914" y="0"/>
                                      <a:pt x="2030" y="0"/>
                                    </a:cubicBezTo>
                                    <a:cubicBezTo>
                                      <a:pt x="2146" y="0"/>
                                      <a:pt x="2240" y="93"/>
                                      <a:pt x="2240" y="208"/>
                                    </a:cubicBezTo>
                                    <a:cubicBezTo>
                                      <a:pt x="2240" y="426"/>
                                      <a:pt x="2240" y="426"/>
                                      <a:pt x="2240" y="426"/>
                                    </a:cubicBezTo>
                                    <a:cubicBezTo>
                                      <a:pt x="2240" y="542"/>
                                      <a:pt x="2146" y="635"/>
                                      <a:pt x="2030" y="635"/>
                                    </a:cubicBezTo>
                                    <a:close/>
                                    <a:moveTo>
                                      <a:pt x="746" y="635"/>
                                    </a:moveTo>
                                    <a:cubicBezTo>
                                      <a:pt x="630" y="635"/>
                                      <a:pt x="535" y="542"/>
                                      <a:pt x="535" y="426"/>
                                    </a:cubicBezTo>
                                    <a:cubicBezTo>
                                      <a:pt x="535" y="208"/>
                                      <a:pt x="535" y="208"/>
                                      <a:pt x="535" y="208"/>
                                    </a:cubicBezTo>
                                    <a:cubicBezTo>
                                      <a:pt x="535" y="93"/>
                                      <a:pt x="630" y="0"/>
                                      <a:pt x="746" y="0"/>
                                    </a:cubicBezTo>
                                    <a:cubicBezTo>
                                      <a:pt x="862" y="0"/>
                                      <a:pt x="957" y="93"/>
                                      <a:pt x="957" y="208"/>
                                    </a:cubicBezTo>
                                    <a:cubicBezTo>
                                      <a:pt x="957" y="426"/>
                                      <a:pt x="957" y="426"/>
                                      <a:pt x="957" y="426"/>
                                    </a:cubicBezTo>
                                    <a:cubicBezTo>
                                      <a:pt x="957" y="542"/>
                                      <a:pt x="862" y="635"/>
                                      <a:pt x="746" y="635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bodyPr/>
                          </wps:wsp>
                        </wpg:grpSp>
                        <wps:wsp>
                          <wps:cNvPr id="15" name="文本框 6"/>
                          <wps:cNvSpPr txBox="1"/>
                          <wps:spPr>
                            <a:xfrm>
                              <a:off x="1723" y="2503"/>
                              <a:ext cx="2504" cy="47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55521" w:rsidRDefault="00AC1915">
                                <w:pPr>
                                  <w:spacing w:line="320" w:lineRule="exact"/>
                                  <w:rPr>
                                    <w:rFonts w:ascii="汉仪旗黑-60简" w:eastAsia="汉仪旗黑-60简" w:hAnsi="汉仪旗黑-60简" w:cs="汉仪旗黑-60简"/>
                                    <w:color w:val="000000" w:themeColor="text1"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ascii="汉仪旗黑-60简" w:eastAsia="汉仪旗黑-60简" w:hAnsi="汉仪旗黑-60简" w:cs="汉仪旗黑-60简" w:hint="eastAsia"/>
                                    <w:color w:val="000000" w:themeColor="text1"/>
                                    <w:sz w:val="22"/>
                                    <w:szCs w:val="22"/>
                                  </w:rPr>
                                  <w:t>生日：</w:t>
                                </w:r>
                                <w:r>
                                  <w:rPr>
                                    <w:rFonts w:ascii="汉仪旗黑-60简" w:eastAsia="汉仪旗黑-60简" w:hAnsi="汉仪旗黑-60简" w:cs="汉仪旗黑-60简" w:hint="eastAsia"/>
                                    <w:color w:val="000000" w:themeColor="text1"/>
                                    <w:sz w:val="22"/>
                                    <w:szCs w:val="22"/>
                                  </w:rPr>
                                  <w:t>1995.2.18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spAutoFit/>
                          </wps:bodyPr>
                        </wps:wsp>
                      </wpg:grpSp>
                      <wpg:grpSp>
                        <wpg:cNvPr id="18" name="组合 31"/>
                        <wpg:cNvGrpSpPr/>
                        <wpg:grpSpPr>
                          <a:xfrm>
                            <a:off x="5674" y="3211"/>
                            <a:ext cx="2792" cy="474"/>
                            <a:chOff x="1435" y="3211"/>
                            <a:chExt cx="2792" cy="474"/>
                          </a:xfrm>
                        </wpg:grpSpPr>
                        <wpg:grpSp>
                          <wpg:cNvPr id="19" name="组合 20"/>
                          <wpg:cNvGrpSpPr/>
                          <wpg:grpSpPr>
                            <a:xfrm>
                              <a:off x="1435" y="3273"/>
                              <a:ext cx="340" cy="340"/>
                              <a:chOff x="9420" y="7027"/>
                              <a:chExt cx="396" cy="396"/>
                            </a:xfrm>
                          </wpg:grpSpPr>
                          <wps:wsp>
                            <wps:cNvPr id="21" name="椭圆 19"/>
                            <wps:cNvSpPr/>
                            <wps:spPr>
                              <a:xfrm>
                                <a:off x="9420" y="7027"/>
                                <a:ext cx="397" cy="39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53B6DB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184" name="Freeform 81"/>
                            <wps:cNvSpPr>
                              <a:spLocks noChangeAspect="1" noEditPoints="1"/>
                            </wps:cNvSpPr>
                            <wps:spPr>
                              <a:xfrm>
                                <a:off x="9535" y="7127"/>
                                <a:ext cx="168" cy="198"/>
                              </a:xfrm>
                              <a:custGeom>
                                <a:avLst/>
                                <a:gdLst>
                                  <a:gd name="T0" fmla="*/ 1026 w 2052"/>
                                  <a:gd name="T1" fmla="*/ 0 h 2603"/>
                                  <a:gd name="T2" fmla="*/ 0 w 2052"/>
                                  <a:gd name="T3" fmla="*/ 1025 h 2603"/>
                                  <a:gd name="T4" fmla="*/ 804 w 2052"/>
                                  <a:gd name="T5" fmla="*/ 2459 h 2603"/>
                                  <a:gd name="T6" fmla="*/ 1249 w 2052"/>
                                  <a:gd name="T7" fmla="*/ 2458 h 2603"/>
                                  <a:gd name="T8" fmla="*/ 2052 w 2052"/>
                                  <a:gd name="T9" fmla="*/ 1025 h 2603"/>
                                  <a:gd name="T10" fmla="*/ 1026 w 2052"/>
                                  <a:gd name="T11" fmla="*/ 0 h 2603"/>
                                  <a:gd name="T12" fmla="*/ 1026 w 2052"/>
                                  <a:gd name="T13" fmla="*/ 1467 h 2603"/>
                                  <a:gd name="T14" fmla="*/ 552 w 2052"/>
                                  <a:gd name="T15" fmla="*/ 993 h 2603"/>
                                  <a:gd name="T16" fmla="*/ 1026 w 2052"/>
                                  <a:gd name="T17" fmla="*/ 518 h 2603"/>
                                  <a:gd name="T18" fmla="*/ 1500 w 2052"/>
                                  <a:gd name="T19" fmla="*/ 993 h 2603"/>
                                  <a:gd name="T20" fmla="*/ 1026 w 2052"/>
                                  <a:gd name="T21" fmla="*/ 1467 h 260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</a:cxnLst>
                                <a:rect l="0" t="0" r="r" b="b"/>
                                <a:pathLst>
                                  <a:path w="2052" h="2603">
                                    <a:moveTo>
                                      <a:pt x="1026" y="0"/>
                                    </a:moveTo>
                                    <a:cubicBezTo>
                                      <a:pt x="460" y="0"/>
                                      <a:pt x="0" y="459"/>
                                      <a:pt x="0" y="1025"/>
                                    </a:cubicBezTo>
                                    <a:cubicBezTo>
                                      <a:pt x="0" y="1592"/>
                                      <a:pt x="804" y="2459"/>
                                      <a:pt x="804" y="2459"/>
                                    </a:cubicBezTo>
                                    <a:cubicBezTo>
                                      <a:pt x="927" y="2602"/>
                                      <a:pt x="1127" y="2603"/>
                                      <a:pt x="1249" y="2458"/>
                                    </a:cubicBezTo>
                                    <a:cubicBezTo>
                                      <a:pt x="1249" y="2458"/>
                                      <a:pt x="2052" y="1592"/>
                                      <a:pt x="2052" y="1025"/>
                                    </a:cubicBezTo>
                                    <a:cubicBezTo>
                                      <a:pt x="2052" y="459"/>
                                      <a:pt x="1592" y="0"/>
                                      <a:pt x="1026" y="0"/>
                                    </a:cubicBezTo>
                                    <a:close/>
                                    <a:moveTo>
                                      <a:pt x="1026" y="1467"/>
                                    </a:moveTo>
                                    <a:cubicBezTo>
                                      <a:pt x="764" y="1467"/>
                                      <a:pt x="552" y="1255"/>
                                      <a:pt x="552" y="993"/>
                                    </a:cubicBezTo>
                                    <a:cubicBezTo>
                                      <a:pt x="552" y="731"/>
                                      <a:pt x="764" y="518"/>
                                      <a:pt x="1026" y="518"/>
                                    </a:cubicBezTo>
                                    <a:cubicBezTo>
                                      <a:pt x="1288" y="518"/>
                                      <a:pt x="1500" y="731"/>
                                      <a:pt x="1500" y="993"/>
                                    </a:cubicBezTo>
                                    <a:cubicBezTo>
                                      <a:pt x="1500" y="1255"/>
                                      <a:pt x="1288" y="1467"/>
                                      <a:pt x="1026" y="146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bodyPr/>
                          </wps:wsp>
                        </wpg:grpSp>
                        <wps:wsp>
                          <wps:cNvPr id="22" name="文本框 6"/>
                          <wps:cNvSpPr txBox="1"/>
                          <wps:spPr>
                            <a:xfrm>
                              <a:off x="1723" y="3211"/>
                              <a:ext cx="2504" cy="47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55521" w:rsidRDefault="00AC1915">
                                <w:pPr>
                                  <w:spacing w:line="320" w:lineRule="exact"/>
                                  <w:rPr>
                                    <w:rFonts w:ascii="汉仪旗黑-60简" w:eastAsia="汉仪旗黑-60简" w:hAnsi="汉仪旗黑-60简" w:cs="汉仪旗黑-60简"/>
                                    <w:color w:val="000000" w:themeColor="text1"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ascii="汉仪旗黑-60简" w:eastAsia="汉仪旗黑-60简" w:hAnsi="汉仪旗黑-60简" w:cs="汉仪旗黑-60简" w:hint="eastAsia"/>
                                    <w:color w:val="000000" w:themeColor="text1"/>
                                    <w:sz w:val="22"/>
                                    <w:szCs w:val="22"/>
                                  </w:rPr>
                                  <w:t>现居：广东广州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spAutoFit/>
                          </wps:bodyPr>
                        </wps:wsp>
                      </wpg:grpSp>
                      <wpg:grpSp>
                        <wpg:cNvPr id="24" name="组合 34"/>
                        <wpg:cNvGrpSpPr/>
                        <wpg:grpSpPr>
                          <a:xfrm>
                            <a:off x="9274" y="2463"/>
                            <a:ext cx="3171" cy="1222"/>
                            <a:chOff x="5674" y="3919"/>
                            <a:chExt cx="3171" cy="1222"/>
                          </a:xfrm>
                        </wpg:grpSpPr>
                        <wpg:grpSp>
                          <wpg:cNvPr id="28" name="组合 32"/>
                          <wpg:cNvGrpSpPr/>
                          <wpg:grpSpPr>
                            <a:xfrm>
                              <a:off x="5674" y="3919"/>
                              <a:ext cx="3066" cy="474"/>
                              <a:chOff x="1435" y="3919"/>
                              <a:chExt cx="3066" cy="474"/>
                            </a:xfrm>
                          </wpg:grpSpPr>
                          <wpg:grpSp>
                            <wpg:cNvPr id="29" name="组合 22"/>
                            <wpg:cNvGrpSpPr/>
                            <wpg:grpSpPr>
                              <a:xfrm>
                                <a:off x="1435" y="3986"/>
                                <a:ext cx="340" cy="340"/>
                                <a:chOff x="10377" y="6078"/>
                                <a:chExt cx="396" cy="396"/>
                              </a:xfrm>
                            </wpg:grpSpPr>
                            <wps:wsp>
                              <wps:cNvPr id="40" name="椭圆 15"/>
                              <wps:cNvSpPr/>
                              <wps:spPr>
                                <a:xfrm>
                                  <a:off x="10377" y="6078"/>
                                  <a:ext cx="397" cy="39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53B6DB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  <wps:wsp>
                              <wps:cNvPr id="262" name="任意多边形 3"/>
                              <wps:cNvSpPr/>
                              <wps:spPr>
                                <a:xfrm>
                                  <a:off x="10478" y="6204"/>
                                  <a:ext cx="195" cy="146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296091" y="148867"/>
                                    </a:cxn>
                                    <a:cxn ang="0">
                                      <a:pos x="286427" y="157960"/>
                                    </a:cxn>
                                    <a:cxn ang="0">
                                      <a:pos x="374942" y="241238"/>
                                    </a:cxn>
                                    <a:cxn ang="0">
                                      <a:pos x="376272" y="243252"/>
                                    </a:cxn>
                                    <a:cxn ang="0">
                                      <a:pos x="396413" y="243252"/>
                                    </a:cxn>
                                    <a:cxn ang="0">
                                      <a:pos x="130628" y="148867"/>
                                    </a:cxn>
                                    <a:cxn ang="0">
                                      <a:pos x="30306" y="243252"/>
                                    </a:cxn>
                                    <a:cxn ang="0">
                                      <a:pos x="50447" y="243252"/>
                                    </a:cxn>
                                    <a:cxn ang="0">
                                      <a:pos x="51776" y="241238"/>
                                    </a:cxn>
                                    <a:cxn ang="0">
                                      <a:pos x="140292" y="157960"/>
                                    </a:cxn>
                                    <a:cxn ang="0">
                                      <a:pos x="37365" y="60913"/>
                                    </a:cxn>
                                    <a:cxn ang="0">
                                      <a:pos x="179607" y="194738"/>
                                    </a:cxn>
                                    <a:cxn ang="0">
                                      <a:pos x="212426" y="207528"/>
                                    </a:cxn>
                                    <a:cxn ang="0">
                                      <a:pos x="213360" y="207443"/>
                                    </a:cxn>
                                    <a:cxn ang="0">
                                      <a:pos x="247112" y="194738"/>
                                    </a:cxn>
                                    <a:cxn ang="0">
                                      <a:pos x="389355" y="60913"/>
                                    </a:cxn>
                                    <a:cxn ang="0">
                                      <a:pos x="370025" y="60913"/>
                                    </a:cxn>
                                    <a:cxn ang="0">
                                      <a:pos x="242580" y="180816"/>
                                    </a:cxn>
                                    <a:cxn ang="0">
                                      <a:pos x="213360" y="191815"/>
                                    </a:cxn>
                                    <a:cxn ang="0">
                                      <a:pos x="212552" y="191888"/>
                                    </a:cxn>
                                    <a:cxn ang="0">
                                      <a:pos x="184139" y="180816"/>
                                    </a:cxn>
                                    <a:cxn ang="0">
                                      <a:pos x="56694" y="60913"/>
                                    </a:cxn>
                                    <a:cxn ang="0">
                                      <a:pos x="74179" y="0"/>
                                    </a:cxn>
                                    <a:cxn ang="0">
                                      <a:pos x="352540" y="0"/>
                                    </a:cxn>
                                    <a:cxn ang="0">
                                      <a:pos x="426720" y="69790"/>
                                    </a:cxn>
                                    <a:cxn ang="0">
                                      <a:pos x="426720" y="234374"/>
                                    </a:cxn>
                                    <a:cxn ang="0">
                                      <a:pos x="352540" y="304165"/>
                                    </a:cxn>
                                    <a:cxn ang="0">
                                      <a:pos x="74179" y="304165"/>
                                    </a:cxn>
                                    <a:cxn ang="0">
                                      <a:pos x="0" y="234374"/>
                                    </a:cxn>
                                    <a:cxn ang="0">
                                      <a:pos x="0" y="69790"/>
                                    </a:cxn>
                                    <a:cxn ang="0">
                                      <a:pos x="74179" y="0"/>
                                    </a:cxn>
                                  </a:cxnLst>
                                  <a:rect l="0" t="0" r="0" b="0"/>
                                  <a:pathLst>
                                    <a:path w="529316" h="401026">
                                      <a:moveTo>
                                        <a:pt x="367281" y="196274"/>
                                      </a:moveTo>
                                      <a:lnTo>
                                        <a:pt x="355293" y="208263"/>
                                      </a:lnTo>
                                      <a:lnTo>
                                        <a:pt x="465090" y="318060"/>
                                      </a:lnTo>
                                      <a:cubicBezTo>
                                        <a:pt x="465822" y="318792"/>
                                        <a:pt x="466527" y="319541"/>
                                        <a:pt x="466739" y="320716"/>
                                      </a:cubicBezTo>
                                      <a:lnTo>
                                        <a:pt x="491723" y="320716"/>
                                      </a:lnTo>
                                      <a:close/>
                                      <a:moveTo>
                                        <a:pt x="162035" y="196274"/>
                                      </a:moveTo>
                                      <a:lnTo>
                                        <a:pt x="37593" y="320716"/>
                                      </a:lnTo>
                                      <a:lnTo>
                                        <a:pt x="62577" y="320716"/>
                                      </a:lnTo>
                                      <a:lnTo>
                                        <a:pt x="64225" y="318061"/>
                                      </a:lnTo>
                                      <a:lnTo>
                                        <a:pt x="174023" y="208263"/>
                                      </a:lnTo>
                                      <a:close/>
                                      <a:moveTo>
                                        <a:pt x="46349" y="80311"/>
                                      </a:moveTo>
                                      <a:lnTo>
                                        <a:pt x="222791" y="256753"/>
                                      </a:lnTo>
                                      <a:cubicBezTo>
                                        <a:pt x="234032" y="267995"/>
                                        <a:pt x="248767" y="273616"/>
                                        <a:pt x="263500" y="273616"/>
                                      </a:cubicBezTo>
                                      <a:cubicBezTo>
                                        <a:pt x="263887" y="273616"/>
                                        <a:pt x="264274" y="273611"/>
                                        <a:pt x="264659" y="273504"/>
                                      </a:cubicBezTo>
                                      <a:cubicBezTo>
                                        <a:pt x="279774" y="273906"/>
                                        <a:pt x="294989" y="268289"/>
                                        <a:pt x="306525" y="256753"/>
                                      </a:cubicBezTo>
                                      <a:lnTo>
                                        <a:pt x="482968" y="80311"/>
                                      </a:lnTo>
                                      <a:lnTo>
                                        <a:pt x="458990" y="80311"/>
                                      </a:lnTo>
                                      <a:lnTo>
                                        <a:pt x="300904" y="238397"/>
                                      </a:lnTo>
                                      <a:cubicBezTo>
                                        <a:pt x="290917" y="248385"/>
                                        <a:pt x="277745" y="253247"/>
                                        <a:pt x="264659" y="252899"/>
                                      </a:cubicBezTo>
                                      <a:cubicBezTo>
                                        <a:pt x="264325" y="252991"/>
                                        <a:pt x="263990" y="252995"/>
                                        <a:pt x="263656" y="252995"/>
                                      </a:cubicBezTo>
                                      <a:cubicBezTo>
                                        <a:pt x="250900" y="252995"/>
                                        <a:pt x="238144" y="248128"/>
                                        <a:pt x="228412" y="238397"/>
                                      </a:cubicBezTo>
                                      <a:lnTo>
                                        <a:pt x="70326" y="80311"/>
                                      </a:lnTo>
                                      <a:close/>
                                      <a:moveTo>
                                        <a:pt x="92015" y="0"/>
                                      </a:moveTo>
                                      <a:lnTo>
                                        <a:pt x="437301" y="0"/>
                                      </a:lnTo>
                                      <a:cubicBezTo>
                                        <a:pt x="488119" y="0"/>
                                        <a:pt x="529316" y="41197"/>
                                        <a:pt x="529316" y="92015"/>
                                      </a:cubicBezTo>
                                      <a:lnTo>
                                        <a:pt x="529316" y="309011"/>
                                      </a:lnTo>
                                      <a:cubicBezTo>
                                        <a:pt x="529316" y="359829"/>
                                        <a:pt x="488119" y="401026"/>
                                        <a:pt x="437301" y="401026"/>
                                      </a:cubicBezTo>
                                      <a:lnTo>
                                        <a:pt x="92015" y="401026"/>
                                      </a:lnTo>
                                      <a:cubicBezTo>
                                        <a:pt x="41197" y="401026"/>
                                        <a:pt x="0" y="359829"/>
                                        <a:pt x="0" y="309011"/>
                                      </a:cubicBezTo>
                                      <a:lnTo>
                                        <a:pt x="0" y="92015"/>
                                      </a:lnTo>
                                      <a:cubicBezTo>
                                        <a:pt x="0" y="41197"/>
                                        <a:pt x="41197" y="0"/>
                                        <a:pt x="92015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bg1"/>
                                </a:solidFill>
                                <a:ln w="25400">
                                  <a:noFill/>
                                </a:ln>
                              </wps:spPr>
                              <wps:bodyPr/>
                            </wps:wsp>
                          </wpg:grpSp>
                          <wps:wsp>
                            <wps:cNvPr id="41" name="文本框 13"/>
                            <wps:cNvSpPr txBox="1"/>
                            <wps:spPr>
                              <a:xfrm>
                                <a:off x="1723" y="3919"/>
                                <a:ext cx="2778" cy="47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55521" w:rsidRDefault="00AC1915">
                                  <w:pPr>
                                    <w:spacing w:line="320" w:lineRule="exact"/>
                                    <w:rPr>
                                      <w:rFonts w:ascii="汉仪旗黑-60简" w:eastAsia="汉仪旗黑-60简" w:hAnsi="汉仪旗黑-60简" w:cs="汉仪旗黑-60简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汉仪旗黑-60简" w:eastAsia="汉仪旗黑-60简" w:hAnsi="汉仪旗黑-60简" w:cs="汉仪旗黑-60简" w:hint="eastAsia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>邮箱：</w:t>
                                  </w:r>
                                  <w:r>
                                    <w:rPr>
                                      <w:rFonts w:ascii="汉仪旗黑-60简" w:eastAsia="汉仪旗黑-60简" w:hAnsi="汉仪旗黑-60简" w:cs="汉仪旗黑-60简" w:hint="eastAsia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>123@123.com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spAutoFit/>
                            </wps:bodyPr>
                          </wps:wsp>
                        </wpg:grpSp>
                        <wpg:grpSp>
                          <wpg:cNvPr id="31" name="组合 33"/>
                          <wpg:cNvGrpSpPr/>
                          <wpg:grpSpPr>
                            <a:xfrm>
                              <a:off x="5674" y="4667"/>
                              <a:ext cx="3171" cy="474"/>
                              <a:chOff x="1435" y="4667"/>
                              <a:chExt cx="3171" cy="474"/>
                            </a:xfrm>
                          </wpg:grpSpPr>
                          <wpg:grpSp>
                            <wpg:cNvPr id="32" name="组合 23"/>
                            <wpg:cNvGrpSpPr/>
                            <wpg:grpSpPr>
                              <a:xfrm>
                                <a:off x="1435" y="4734"/>
                                <a:ext cx="340" cy="340"/>
                                <a:chOff x="9477" y="6326"/>
                                <a:chExt cx="396" cy="396"/>
                              </a:xfrm>
                            </wpg:grpSpPr>
                            <wps:wsp>
                              <wps:cNvPr id="49" name="椭圆 18"/>
                              <wps:cNvSpPr/>
                              <wps:spPr>
                                <a:xfrm>
                                  <a:off x="9477" y="6326"/>
                                  <a:ext cx="397" cy="39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53B6DB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  <wps:wsp>
                              <wps:cNvPr id="264" name="任意多边形 5"/>
                              <wps:cNvSpPr/>
                              <wps:spPr>
                                <a:xfrm>
                                  <a:off x="9603" y="6403"/>
                                  <a:ext cx="146" cy="243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67659058" y="2437756"/>
                                    </a:cxn>
                                    <a:cxn ang="0">
                                      <a:pos x="62366035" y="0"/>
                                    </a:cxn>
                                    <a:cxn ang="0">
                                      <a:pos x="56670267" y="2970058"/>
                                    </a:cxn>
                                    <a:cxn ang="0">
                                      <a:pos x="24192761" y="19333691"/>
                                    </a:cxn>
                                    <a:cxn ang="0">
                                      <a:pos x="12254556" y="22892143"/>
                                    </a:cxn>
                                    <a:cxn ang="0">
                                      <a:pos x="3682138" y="31270105"/>
                                    </a:cxn>
                                    <a:cxn ang="0">
                                      <a:pos x="28767" y="42870320"/>
                                    </a:cxn>
                                    <a:cxn ang="0">
                                      <a:pos x="1524672" y="150914623"/>
                                    </a:cxn>
                                    <a:cxn ang="0">
                                      <a:pos x="8342278" y="160749569"/>
                                    </a:cxn>
                                    <a:cxn ang="0">
                                      <a:pos x="19129787" y="166437580"/>
                                    </a:cxn>
                                    <a:cxn ang="0">
                                      <a:pos x="66249545" y="166941968"/>
                                    </a:cxn>
                                    <a:cxn ang="0">
                                      <a:pos x="77641079" y="162290646"/>
                                    </a:cxn>
                                    <a:cxn ang="0">
                                      <a:pos x="85350565" y="153156190"/>
                                    </a:cxn>
                                    <a:cxn ang="0">
                                      <a:pos x="87910775" y="44131201"/>
                                    </a:cxn>
                                    <a:cxn ang="0">
                                      <a:pos x="86098518" y="35080752"/>
                                    </a:cxn>
                                    <a:cxn ang="0">
                                      <a:pos x="80575265" y="26842975"/>
                                    </a:cxn>
                                    <a:cxn ang="0">
                                      <a:pos x="72204219" y="21295062"/>
                                    </a:cxn>
                                    <a:cxn ang="0">
                                      <a:pos x="17461367" y="45420085"/>
                                    </a:cxn>
                                    <a:cxn ang="0">
                                      <a:pos x="19618833" y="41105051"/>
                                    </a:cxn>
                                    <a:cxn ang="0">
                                      <a:pos x="23531111" y="38247000"/>
                                    </a:cxn>
                                    <a:cxn ang="0">
                                      <a:pos x="60381083" y="37462504"/>
                                    </a:cxn>
                                    <a:cxn ang="0">
                                      <a:pos x="65242686" y="38695384"/>
                                    </a:cxn>
                                    <a:cxn ang="0">
                                      <a:pos x="68867289" y="41861545"/>
                                    </a:cxn>
                                    <a:cxn ang="0">
                                      <a:pos x="70564476" y="46428772"/>
                                    </a:cxn>
                                    <a:cxn ang="0">
                                      <a:pos x="70132965" y="78679564"/>
                                    </a:cxn>
                                    <a:cxn ang="0">
                                      <a:pos x="67601523" y="82770494"/>
                                    </a:cxn>
                                    <a:cxn ang="0">
                                      <a:pos x="63430429" y="85236253"/>
                                    </a:cxn>
                                    <a:cxn ang="0">
                                      <a:pos x="26436529" y="85628545"/>
                                    </a:cxn>
                                    <a:cxn ang="0">
                                      <a:pos x="21805066" y="83975371"/>
                                    </a:cxn>
                                    <a:cxn ang="0">
                                      <a:pos x="18496904" y="80472835"/>
                                    </a:cxn>
                                    <a:cxn ang="0">
                                      <a:pos x="17259996" y="75709505"/>
                                    </a:cxn>
                                    <a:cxn ang="0">
                                      <a:pos x="20481856" y="102132187"/>
                                    </a:cxn>
                                    <a:cxn ang="0">
                                      <a:pos x="35210319" y="100815214"/>
                                    </a:cxn>
                                    <a:cxn ang="0">
                                      <a:pos x="38058203" y="102132187"/>
                                    </a:cxn>
                                    <a:cxn ang="0">
                                      <a:pos x="38921225" y="114993283"/>
                                    </a:cxn>
                                    <a:cxn ang="0">
                                      <a:pos x="36965131" y="117795242"/>
                                    </a:cxn>
                                    <a:cxn ang="0">
                                      <a:pos x="22236577" y="118047436"/>
                                    </a:cxn>
                                    <a:cxn ang="0">
                                      <a:pos x="19820205" y="115693773"/>
                                    </a:cxn>
                                    <a:cxn ang="0">
                                      <a:pos x="48586805" y="103000777"/>
                                    </a:cxn>
                                    <a:cxn ang="0">
                                      <a:pos x="51233317" y="100871306"/>
                                    </a:cxn>
                                    <a:cxn ang="0">
                                      <a:pos x="65904336" y="101431697"/>
                                    </a:cxn>
                                    <a:cxn ang="0">
                                      <a:pos x="67543988" y="104429758"/>
                                    </a:cxn>
                                    <a:cxn ang="0">
                                      <a:pos x="66479684" y="117178758"/>
                                    </a:cxn>
                                    <a:cxn ang="0">
                                      <a:pos x="52010037" y="118215536"/>
                                    </a:cxn>
                                    <a:cxn ang="0">
                                      <a:pos x="48960781" y="116646456"/>
                                    </a:cxn>
                                    <a:cxn ang="0">
                                      <a:pos x="19676368" y="130236044"/>
                                    </a:cxn>
                                    <a:cxn ang="0">
                                      <a:pos x="21574927" y="127434086"/>
                                    </a:cxn>
                                    <a:cxn ang="0">
                                      <a:pos x="36303481" y="127181892"/>
                                    </a:cxn>
                                    <a:cxn ang="0">
                                      <a:pos x="38748621" y="129563557"/>
                                    </a:cxn>
                                    <a:cxn ang="0">
                                      <a:pos x="38460947" y="142564751"/>
                                    </a:cxn>
                                    <a:cxn ang="0">
                                      <a:pos x="35584296" y="144414026"/>
                                    </a:cxn>
                                    <a:cxn ang="0">
                                      <a:pos x="20999669" y="143601440"/>
                                    </a:cxn>
                                    <a:cxn ang="0">
                                      <a:pos x="19647601" y="130628336"/>
                                    </a:cxn>
                                    <a:cxn ang="0">
                                      <a:pos x="49392293" y="128106485"/>
                                    </a:cxn>
                                    <a:cxn ang="0">
                                      <a:pos x="63861850" y="127041794"/>
                                    </a:cxn>
                                    <a:cxn ang="0">
                                      <a:pos x="66939873" y="128610873"/>
                                    </a:cxn>
                                    <a:cxn ang="0">
                                      <a:pos x="67486453" y="141556063"/>
                                    </a:cxn>
                                    <a:cxn ang="0">
                                      <a:pos x="65300220" y="144133830"/>
                                    </a:cxn>
                                    <a:cxn ang="0">
                                      <a:pos x="50542899" y="144133830"/>
                                    </a:cxn>
                                    <a:cxn ang="0">
                                      <a:pos x="48385433" y="141556063"/>
                                    </a:cxn>
                                  </a:cxnLst>
                                  <a:rect l="0" t="0" r="0" b="0"/>
                                  <a:pathLst>
                                    <a:path w="3056" h="5968">
                                      <a:moveTo>
                                        <a:pt x="2407" y="725"/>
                                      </a:moveTo>
                                      <a:lnTo>
                                        <a:pt x="2407" y="239"/>
                                      </a:lnTo>
                                      <a:lnTo>
                                        <a:pt x="2406" y="215"/>
                                      </a:lnTo>
                                      <a:lnTo>
                                        <a:pt x="2403" y="191"/>
                                      </a:lnTo>
                                      <a:lnTo>
                                        <a:pt x="2396" y="168"/>
                                      </a:lnTo>
                                      <a:lnTo>
                                        <a:pt x="2388" y="147"/>
                                      </a:lnTo>
                                      <a:lnTo>
                                        <a:pt x="2379" y="126"/>
                                      </a:lnTo>
                                      <a:lnTo>
                                        <a:pt x="2366" y="106"/>
                                      </a:lnTo>
                                      <a:lnTo>
                                        <a:pt x="2352" y="87"/>
                                      </a:lnTo>
                                      <a:lnTo>
                                        <a:pt x="2338" y="70"/>
                                      </a:lnTo>
                                      <a:lnTo>
                                        <a:pt x="2320" y="54"/>
                                      </a:lnTo>
                                      <a:lnTo>
                                        <a:pt x="2302" y="40"/>
                                      </a:lnTo>
                                      <a:lnTo>
                                        <a:pt x="2282" y="29"/>
                                      </a:lnTo>
                                      <a:lnTo>
                                        <a:pt x="2261" y="18"/>
                                      </a:lnTo>
                                      <a:lnTo>
                                        <a:pt x="2239" y="11"/>
                                      </a:lnTo>
                                      <a:lnTo>
                                        <a:pt x="2217" y="5"/>
                                      </a:lnTo>
                                      <a:lnTo>
                                        <a:pt x="2192" y="2"/>
                                      </a:lnTo>
                                      <a:lnTo>
                                        <a:pt x="2168" y="0"/>
                                      </a:lnTo>
                                      <a:lnTo>
                                        <a:pt x="2144" y="2"/>
                                      </a:lnTo>
                                      <a:lnTo>
                                        <a:pt x="2120" y="5"/>
                                      </a:lnTo>
                                      <a:lnTo>
                                        <a:pt x="2097" y="11"/>
                                      </a:lnTo>
                                      <a:lnTo>
                                        <a:pt x="2075" y="18"/>
                                      </a:lnTo>
                                      <a:lnTo>
                                        <a:pt x="2054" y="29"/>
                                      </a:lnTo>
                                      <a:lnTo>
                                        <a:pt x="2035" y="40"/>
                                      </a:lnTo>
                                      <a:lnTo>
                                        <a:pt x="2016" y="54"/>
                                      </a:lnTo>
                                      <a:lnTo>
                                        <a:pt x="1999" y="70"/>
                                      </a:lnTo>
                                      <a:lnTo>
                                        <a:pt x="1983" y="87"/>
                                      </a:lnTo>
                                      <a:lnTo>
                                        <a:pt x="1970" y="106"/>
                                      </a:lnTo>
                                      <a:lnTo>
                                        <a:pt x="1958" y="126"/>
                                      </a:lnTo>
                                      <a:lnTo>
                                        <a:pt x="1948" y="147"/>
                                      </a:lnTo>
                                      <a:lnTo>
                                        <a:pt x="1940" y="168"/>
                                      </a:lnTo>
                                      <a:lnTo>
                                        <a:pt x="1934" y="191"/>
                                      </a:lnTo>
                                      <a:lnTo>
                                        <a:pt x="1931" y="215"/>
                                      </a:lnTo>
                                      <a:lnTo>
                                        <a:pt x="1930" y="239"/>
                                      </a:lnTo>
                                      <a:lnTo>
                                        <a:pt x="1930" y="689"/>
                                      </a:lnTo>
                                      <a:lnTo>
                                        <a:pt x="887" y="689"/>
                                      </a:lnTo>
                                      <a:lnTo>
                                        <a:pt x="841" y="690"/>
                                      </a:lnTo>
                                      <a:lnTo>
                                        <a:pt x="795" y="693"/>
                                      </a:lnTo>
                                      <a:lnTo>
                                        <a:pt x="751" y="700"/>
                                      </a:lnTo>
                                      <a:lnTo>
                                        <a:pt x="708" y="707"/>
                                      </a:lnTo>
                                      <a:lnTo>
                                        <a:pt x="665" y="716"/>
                                      </a:lnTo>
                                      <a:lnTo>
                                        <a:pt x="623" y="729"/>
                                      </a:lnTo>
                                      <a:lnTo>
                                        <a:pt x="582" y="743"/>
                                      </a:lnTo>
                                      <a:lnTo>
                                        <a:pt x="541" y="758"/>
                                      </a:lnTo>
                                      <a:lnTo>
                                        <a:pt x="502" y="776"/>
                                      </a:lnTo>
                                      <a:lnTo>
                                        <a:pt x="464" y="796"/>
                                      </a:lnTo>
                                      <a:lnTo>
                                        <a:pt x="426" y="817"/>
                                      </a:lnTo>
                                      <a:lnTo>
                                        <a:pt x="391" y="840"/>
                                      </a:lnTo>
                                      <a:lnTo>
                                        <a:pt x="356" y="866"/>
                                      </a:lnTo>
                                      <a:lnTo>
                                        <a:pt x="322" y="892"/>
                                      </a:lnTo>
                                      <a:lnTo>
                                        <a:pt x="290" y="919"/>
                                      </a:lnTo>
                                      <a:lnTo>
                                        <a:pt x="259" y="949"/>
                                      </a:lnTo>
                                      <a:lnTo>
                                        <a:pt x="230" y="979"/>
                                      </a:lnTo>
                                      <a:lnTo>
                                        <a:pt x="203" y="1012"/>
                                      </a:lnTo>
                                      <a:lnTo>
                                        <a:pt x="176" y="1045"/>
                                      </a:lnTo>
                                      <a:lnTo>
                                        <a:pt x="151" y="1080"/>
                                      </a:lnTo>
                                      <a:lnTo>
                                        <a:pt x="128" y="1116"/>
                                      </a:lnTo>
                                      <a:lnTo>
                                        <a:pt x="107" y="1153"/>
                                      </a:lnTo>
                                      <a:lnTo>
                                        <a:pt x="87" y="1191"/>
                                      </a:lnTo>
                                      <a:lnTo>
                                        <a:pt x="69" y="1230"/>
                                      </a:lnTo>
                                      <a:lnTo>
                                        <a:pt x="53" y="1270"/>
                                      </a:lnTo>
                                      <a:lnTo>
                                        <a:pt x="40" y="1312"/>
                                      </a:lnTo>
                                      <a:lnTo>
                                        <a:pt x="27" y="1354"/>
                                      </a:lnTo>
                                      <a:lnTo>
                                        <a:pt x="18" y="1396"/>
                                      </a:lnTo>
                                      <a:lnTo>
                                        <a:pt x="9" y="1440"/>
                                      </a:lnTo>
                                      <a:lnTo>
                                        <a:pt x="4" y="1485"/>
                                      </a:lnTo>
                                      <a:lnTo>
                                        <a:pt x="1" y="1530"/>
                                      </a:lnTo>
                                      <a:lnTo>
                                        <a:pt x="0" y="1575"/>
                                      </a:lnTo>
                                      <a:lnTo>
                                        <a:pt x="0" y="5081"/>
                                      </a:lnTo>
                                      <a:lnTo>
                                        <a:pt x="1" y="5128"/>
                                      </a:lnTo>
                                      <a:lnTo>
                                        <a:pt x="4" y="5172"/>
                                      </a:lnTo>
                                      <a:lnTo>
                                        <a:pt x="9" y="5217"/>
                                      </a:lnTo>
                                      <a:lnTo>
                                        <a:pt x="18" y="5260"/>
                                      </a:lnTo>
                                      <a:lnTo>
                                        <a:pt x="27" y="5303"/>
                                      </a:lnTo>
                                      <a:lnTo>
                                        <a:pt x="40" y="5345"/>
                                      </a:lnTo>
                                      <a:lnTo>
                                        <a:pt x="53" y="5386"/>
                                      </a:lnTo>
                                      <a:lnTo>
                                        <a:pt x="69" y="5426"/>
                                      </a:lnTo>
                                      <a:lnTo>
                                        <a:pt x="87" y="5466"/>
                                      </a:lnTo>
                                      <a:lnTo>
                                        <a:pt x="107" y="5504"/>
                                      </a:lnTo>
                                      <a:lnTo>
                                        <a:pt x="128" y="5541"/>
                                      </a:lnTo>
                                      <a:lnTo>
                                        <a:pt x="151" y="5577"/>
                                      </a:lnTo>
                                      <a:lnTo>
                                        <a:pt x="176" y="5612"/>
                                      </a:lnTo>
                                      <a:lnTo>
                                        <a:pt x="203" y="5646"/>
                                      </a:lnTo>
                                      <a:lnTo>
                                        <a:pt x="230" y="5677"/>
                                      </a:lnTo>
                                      <a:lnTo>
                                        <a:pt x="259" y="5709"/>
                                      </a:lnTo>
                                      <a:lnTo>
                                        <a:pt x="290" y="5737"/>
                                      </a:lnTo>
                                      <a:lnTo>
                                        <a:pt x="322" y="5766"/>
                                      </a:lnTo>
                                      <a:lnTo>
                                        <a:pt x="356" y="5792"/>
                                      </a:lnTo>
                                      <a:lnTo>
                                        <a:pt x="391" y="5817"/>
                                      </a:lnTo>
                                      <a:lnTo>
                                        <a:pt x="426" y="5840"/>
                                      </a:lnTo>
                                      <a:lnTo>
                                        <a:pt x="464" y="5861"/>
                                      </a:lnTo>
                                      <a:lnTo>
                                        <a:pt x="502" y="5880"/>
                                      </a:lnTo>
                                      <a:lnTo>
                                        <a:pt x="541" y="5898"/>
                                      </a:lnTo>
                                      <a:lnTo>
                                        <a:pt x="582" y="5914"/>
                                      </a:lnTo>
                                      <a:lnTo>
                                        <a:pt x="623" y="5928"/>
                                      </a:lnTo>
                                      <a:lnTo>
                                        <a:pt x="665" y="5940"/>
                                      </a:lnTo>
                                      <a:lnTo>
                                        <a:pt x="708" y="5951"/>
                                      </a:lnTo>
                                      <a:lnTo>
                                        <a:pt x="751" y="5958"/>
                                      </a:lnTo>
                                      <a:lnTo>
                                        <a:pt x="795" y="5963"/>
                                      </a:lnTo>
                                      <a:lnTo>
                                        <a:pt x="841" y="5967"/>
                                      </a:lnTo>
                                      <a:lnTo>
                                        <a:pt x="887" y="5968"/>
                                      </a:lnTo>
                                      <a:lnTo>
                                        <a:pt x="2168" y="5968"/>
                                      </a:lnTo>
                                      <a:lnTo>
                                        <a:pt x="2214" y="5967"/>
                                      </a:lnTo>
                                      <a:lnTo>
                                        <a:pt x="2259" y="5963"/>
                                      </a:lnTo>
                                      <a:lnTo>
                                        <a:pt x="2303" y="5958"/>
                                      </a:lnTo>
                                      <a:lnTo>
                                        <a:pt x="2347" y="5951"/>
                                      </a:lnTo>
                                      <a:lnTo>
                                        <a:pt x="2390" y="5940"/>
                                      </a:lnTo>
                                      <a:lnTo>
                                        <a:pt x="2432" y="5928"/>
                                      </a:lnTo>
                                      <a:lnTo>
                                        <a:pt x="2473" y="5914"/>
                                      </a:lnTo>
                                      <a:lnTo>
                                        <a:pt x="2513" y="5898"/>
                                      </a:lnTo>
                                      <a:lnTo>
                                        <a:pt x="2553" y="5880"/>
                                      </a:lnTo>
                                      <a:lnTo>
                                        <a:pt x="2591" y="5861"/>
                                      </a:lnTo>
                                      <a:lnTo>
                                        <a:pt x="2628" y="5840"/>
                                      </a:lnTo>
                                      <a:lnTo>
                                        <a:pt x="2664" y="5817"/>
                                      </a:lnTo>
                                      <a:lnTo>
                                        <a:pt x="2699" y="5792"/>
                                      </a:lnTo>
                                      <a:lnTo>
                                        <a:pt x="2733" y="5766"/>
                                      </a:lnTo>
                                      <a:lnTo>
                                        <a:pt x="2764" y="5737"/>
                                      </a:lnTo>
                                      <a:lnTo>
                                        <a:pt x="2795" y="5709"/>
                                      </a:lnTo>
                                      <a:lnTo>
                                        <a:pt x="2824" y="5677"/>
                                      </a:lnTo>
                                      <a:lnTo>
                                        <a:pt x="2853" y="5646"/>
                                      </a:lnTo>
                                      <a:lnTo>
                                        <a:pt x="2879" y="5612"/>
                                      </a:lnTo>
                                      <a:lnTo>
                                        <a:pt x="2904" y="5577"/>
                                      </a:lnTo>
                                      <a:lnTo>
                                        <a:pt x="2926" y="5541"/>
                                      </a:lnTo>
                                      <a:lnTo>
                                        <a:pt x="2948" y="5504"/>
                                      </a:lnTo>
                                      <a:lnTo>
                                        <a:pt x="2967" y="5466"/>
                                      </a:lnTo>
                                      <a:lnTo>
                                        <a:pt x="2985" y="5426"/>
                                      </a:lnTo>
                                      <a:lnTo>
                                        <a:pt x="3001" y="5386"/>
                                      </a:lnTo>
                                      <a:lnTo>
                                        <a:pt x="3016" y="5345"/>
                                      </a:lnTo>
                                      <a:lnTo>
                                        <a:pt x="3027" y="5303"/>
                                      </a:lnTo>
                                      <a:lnTo>
                                        <a:pt x="3038" y="5260"/>
                                      </a:lnTo>
                                      <a:lnTo>
                                        <a:pt x="3045" y="5217"/>
                                      </a:lnTo>
                                      <a:lnTo>
                                        <a:pt x="3050" y="5172"/>
                                      </a:lnTo>
                                      <a:lnTo>
                                        <a:pt x="3054" y="5128"/>
                                      </a:lnTo>
                                      <a:lnTo>
                                        <a:pt x="3056" y="5081"/>
                                      </a:lnTo>
                                      <a:lnTo>
                                        <a:pt x="3056" y="1575"/>
                                      </a:lnTo>
                                      <a:lnTo>
                                        <a:pt x="3054" y="1537"/>
                                      </a:lnTo>
                                      <a:lnTo>
                                        <a:pt x="3052" y="1500"/>
                                      </a:lnTo>
                                      <a:lnTo>
                                        <a:pt x="3048" y="1463"/>
                                      </a:lnTo>
                                      <a:lnTo>
                                        <a:pt x="3043" y="1427"/>
                                      </a:lnTo>
                                      <a:lnTo>
                                        <a:pt x="3036" y="1390"/>
                                      </a:lnTo>
                                      <a:lnTo>
                                        <a:pt x="3027" y="1355"/>
                                      </a:lnTo>
                                      <a:lnTo>
                                        <a:pt x="3018" y="1321"/>
                                      </a:lnTo>
                                      <a:lnTo>
                                        <a:pt x="3006" y="1286"/>
                                      </a:lnTo>
                                      <a:lnTo>
                                        <a:pt x="2993" y="1252"/>
                                      </a:lnTo>
                                      <a:lnTo>
                                        <a:pt x="2980" y="1220"/>
                                      </a:lnTo>
                                      <a:lnTo>
                                        <a:pt x="2965" y="1187"/>
                                      </a:lnTo>
                                      <a:lnTo>
                                        <a:pt x="2948" y="1156"/>
                                      </a:lnTo>
                                      <a:lnTo>
                                        <a:pt x="2930" y="1125"/>
                                      </a:lnTo>
                                      <a:lnTo>
                                        <a:pt x="2913" y="1095"/>
                                      </a:lnTo>
                                      <a:lnTo>
                                        <a:pt x="2893" y="1065"/>
                                      </a:lnTo>
                                      <a:lnTo>
                                        <a:pt x="2872" y="1037"/>
                                      </a:lnTo>
                                      <a:lnTo>
                                        <a:pt x="2848" y="1010"/>
                                      </a:lnTo>
                                      <a:lnTo>
                                        <a:pt x="2825" y="983"/>
                                      </a:lnTo>
                                      <a:lnTo>
                                        <a:pt x="2801" y="958"/>
                                      </a:lnTo>
                                      <a:lnTo>
                                        <a:pt x="2776" y="933"/>
                                      </a:lnTo>
                                      <a:lnTo>
                                        <a:pt x="2750" y="910"/>
                                      </a:lnTo>
                                      <a:lnTo>
                                        <a:pt x="2723" y="887"/>
                                      </a:lnTo>
                                      <a:lnTo>
                                        <a:pt x="2695" y="866"/>
                                      </a:lnTo>
                                      <a:lnTo>
                                        <a:pt x="2666" y="846"/>
                                      </a:lnTo>
                                      <a:lnTo>
                                        <a:pt x="2636" y="826"/>
                                      </a:lnTo>
                                      <a:lnTo>
                                        <a:pt x="2606" y="808"/>
                                      </a:lnTo>
                                      <a:lnTo>
                                        <a:pt x="2574" y="791"/>
                                      </a:lnTo>
                                      <a:lnTo>
                                        <a:pt x="2543" y="775"/>
                                      </a:lnTo>
                                      <a:lnTo>
                                        <a:pt x="2510" y="760"/>
                                      </a:lnTo>
                                      <a:lnTo>
                                        <a:pt x="2476" y="748"/>
                                      </a:lnTo>
                                      <a:lnTo>
                                        <a:pt x="2442" y="735"/>
                                      </a:lnTo>
                                      <a:lnTo>
                                        <a:pt x="2407" y="725"/>
                                      </a:lnTo>
                                      <a:close/>
                                      <a:moveTo>
                                        <a:pt x="600" y="1693"/>
                                      </a:moveTo>
                                      <a:lnTo>
                                        <a:pt x="600" y="1693"/>
                                      </a:lnTo>
                                      <a:lnTo>
                                        <a:pt x="601" y="1675"/>
                                      </a:lnTo>
                                      <a:lnTo>
                                        <a:pt x="602" y="1657"/>
                                      </a:lnTo>
                                      <a:lnTo>
                                        <a:pt x="604" y="1639"/>
                                      </a:lnTo>
                                      <a:lnTo>
                                        <a:pt x="607" y="1621"/>
                                      </a:lnTo>
                                      <a:lnTo>
                                        <a:pt x="611" y="1604"/>
                                      </a:lnTo>
                                      <a:lnTo>
                                        <a:pt x="617" y="1588"/>
                                      </a:lnTo>
                                      <a:lnTo>
                                        <a:pt x="622" y="1571"/>
                                      </a:lnTo>
                                      <a:lnTo>
                                        <a:pt x="628" y="1555"/>
                                      </a:lnTo>
                                      <a:lnTo>
                                        <a:pt x="636" y="1539"/>
                                      </a:lnTo>
                                      <a:lnTo>
                                        <a:pt x="643" y="1524"/>
                                      </a:lnTo>
                                      <a:lnTo>
                                        <a:pt x="652" y="1509"/>
                                      </a:lnTo>
                                      <a:lnTo>
                                        <a:pt x="661" y="1494"/>
                                      </a:lnTo>
                                      <a:lnTo>
                                        <a:pt x="671" y="1480"/>
                                      </a:lnTo>
                                      <a:lnTo>
                                        <a:pt x="682" y="1467"/>
                                      </a:lnTo>
                                      <a:lnTo>
                                        <a:pt x="693" y="1454"/>
                                      </a:lnTo>
                                      <a:lnTo>
                                        <a:pt x="705" y="1442"/>
                                      </a:lnTo>
                                      <a:lnTo>
                                        <a:pt x="718" y="1430"/>
                                      </a:lnTo>
                                      <a:lnTo>
                                        <a:pt x="730" y="1418"/>
                                      </a:lnTo>
                                      <a:lnTo>
                                        <a:pt x="744" y="1408"/>
                                      </a:lnTo>
                                      <a:lnTo>
                                        <a:pt x="758" y="1398"/>
                                      </a:lnTo>
                                      <a:lnTo>
                                        <a:pt x="772" y="1389"/>
                                      </a:lnTo>
                                      <a:lnTo>
                                        <a:pt x="787" y="1381"/>
                                      </a:lnTo>
                                      <a:lnTo>
                                        <a:pt x="802" y="1372"/>
                                      </a:lnTo>
                                      <a:lnTo>
                                        <a:pt x="818" y="1365"/>
                                      </a:lnTo>
                                      <a:lnTo>
                                        <a:pt x="834" y="1359"/>
                                      </a:lnTo>
                                      <a:lnTo>
                                        <a:pt x="850" y="1353"/>
                                      </a:lnTo>
                                      <a:lnTo>
                                        <a:pt x="868" y="1348"/>
                                      </a:lnTo>
                                      <a:lnTo>
                                        <a:pt x="885" y="1345"/>
                                      </a:lnTo>
                                      <a:lnTo>
                                        <a:pt x="902" y="1342"/>
                                      </a:lnTo>
                                      <a:lnTo>
                                        <a:pt x="919" y="1339"/>
                                      </a:lnTo>
                                      <a:lnTo>
                                        <a:pt x="938" y="1337"/>
                                      </a:lnTo>
                                      <a:lnTo>
                                        <a:pt x="956" y="1337"/>
                                      </a:lnTo>
                                      <a:lnTo>
                                        <a:pt x="2099" y="1337"/>
                                      </a:lnTo>
                                      <a:lnTo>
                                        <a:pt x="2117" y="1337"/>
                                      </a:lnTo>
                                      <a:lnTo>
                                        <a:pt x="2136" y="1339"/>
                                      </a:lnTo>
                                      <a:lnTo>
                                        <a:pt x="2154" y="1342"/>
                                      </a:lnTo>
                                      <a:lnTo>
                                        <a:pt x="2170" y="1345"/>
                                      </a:lnTo>
                                      <a:lnTo>
                                        <a:pt x="2188" y="1348"/>
                                      </a:lnTo>
                                      <a:lnTo>
                                        <a:pt x="2205" y="1353"/>
                                      </a:lnTo>
                                      <a:lnTo>
                                        <a:pt x="2221" y="1359"/>
                                      </a:lnTo>
                                      <a:lnTo>
                                        <a:pt x="2238" y="1365"/>
                                      </a:lnTo>
                                      <a:lnTo>
                                        <a:pt x="2253" y="1372"/>
                                      </a:lnTo>
                                      <a:lnTo>
                                        <a:pt x="2268" y="1381"/>
                                      </a:lnTo>
                                      <a:lnTo>
                                        <a:pt x="2284" y="1389"/>
                                      </a:lnTo>
                                      <a:lnTo>
                                        <a:pt x="2298" y="1398"/>
                                      </a:lnTo>
                                      <a:lnTo>
                                        <a:pt x="2312" y="1408"/>
                                      </a:lnTo>
                                      <a:lnTo>
                                        <a:pt x="2325" y="1418"/>
                                      </a:lnTo>
                                      <a:lnTo>
                                        <a:pt x="2339" y="1430"/>
                                      </a:lnTo>
                                      <a:lnTo>
                                        <a:pt x="2350" y="1442"/>
                                      </a:lnTo>
                                      <a:lnTo>
                                        <a:pt x="2363" y="1454"/>
                                      </a:lnTo>
                                      <a:lnTo>
                                        <a:pt x="2373" y="1467"/>
                                      </a:lnTo>
                                      <a:lnTo>
                                        <a:pt x="2384" y="1480"/>
                                      </a:lnTo>
                                      <a:lnTo>
                                        <a:pt x="2394" y="1494"/>
                                      </a:lnTo>
                                      <a:lnTo>
                                        <a:pt x="2404" y="1509"/>
                                      </a:lnTo>
                                      <a:lnTo>
                                        <a:pt x="2412" y="1524"/>
                                      </a:lnTo>
                                      <a:lnTo>
                                        <a:pt x="2420" y="1539"/>
                                      </a:lnTo>
                                      <a:lnTo>
                                        <a:pt x="2427" y="1555"/>
                                      </a:lnTo>
                                      <a:lnTo>
                                        <a:pt x="2433" y="1571"/>
                                      </a:lnTo>
                                      <a:lnTo>
                                        <a:pt x="2438" y="1588"/>
                                      </a:lnTo>
                                      <a:lnTo>
                                        <a:pt x="2444" y="1604"/>
                                      </a:lnTo>
                                      <a:lnTo>
                                        <a:pt x="2448" y="1621"/>
                                      </a:lnTo>
                                      <a:lnTo>
                                        <a:pt x="2451" y="1639"/>
                                      </a:lnTo>
                                      <a:lnTo>
                                        <a:pt x="2453" y="1657"/>
                                      </a:lnTo>
                                      <a:lnTo>
                                        <a:pt x="2454" y="1675"/>
                                      </a:lnTo>
                                      <a:lnTo>
                                        <a:pt x="2455" y="1693"/>
                                      </a:lnTo>
                                      <a:lnTo>
                                        <a:pt x="2455" y="2702"/>
                                      </a:lnTo>
                                      <a:lnTo>
                                        <a:pt x="2454" y="2721"/>
                                      </a:lnTo>
                                      <a:lnTo>
                                        <a:pt x="2453" y="2739"/>
                                      </a:lnTo>
                                      <a:lnTo>
                                        <a:pt x="2451" y="2756"/>
                                      </a:lnTo>
                                      <a:lnTo>
                                        <a:pt x="2448" y="2774"/>
                                      </a:lnTo>
                                      <a:lnTo>
                                        <a:pt x="2444" y="2791"/>
                                      </a:lnTo>
                                      <a:lnTo>
                                        <a:pt x="2438" y="2808"/>
                                      </a:lnTo>
                                      <a:lnTo>
                                        <a:pt x="2433" y="2825"/>
                                      </a:lnTo>
                                      <a:lnTo>
                                        <a:pt x="2427" y="2840"/>
                                      </a:lnTo>
                                      <a:lnTo>
                                        <a:pt x="2420" y="2856"/>
                                      </a:lnTo>
                                      <a:lnTo>
                                        <a:pt x="2412" y="2872"/>
                                      </a:lnTo>
                                      <a:lnTo>
                                        <a:pt x="2404" y="2887"/>
                                      </a:lnTo>
                                      <a:lnTo>
                                        <a:pt x="2394" y="2901"/>
                                      </a:lnTo>
                                      <a:lnTo>
                                        <a:pt x="2384" y="2915"/>
                                      </a:lnTo>
                                      <a:lnTo>
                                        <a:pt x="2373" y="2929"/>
                                      </a:lnTo>
                                      <a:lnTo>
                                        <a:pt x="2363" y="2941"/>
                                      </a:lnTo>
                                      <a:lnTo>
                                        <a:pt x="2350" y="2954"/>
                                      </a:lnTo>
                                      <a:lnTo>
                                        <a:pt x="2339" y="2966"/>
                                      </a:lnTo>
                                      <a:lnTo>
                                        <a:pt x="2325" y="2977"/>
                                      </a:lnTo>
                                      <a:lnTo>
                                        <a:pt x="2312" y="2988"/>
                                      </a:lnTo>
                                      <a:lnTo>
                                        <a:pt x="2298" y="2997"/>
                                      </a:lnTo>
                                      <a:lnTo>
                                        <a:pt x="2284" y="3007"/>
                                      </a:lnTo>
                                      <a:lnTo>
                                        <a:pt x="2268" y="3015"/>
                                      </a:lnTo>
                                      <a:lnTo>
                                        <a:pt x="2253" y="3023"/>
                                      </a:lnTo>
                                      <a:lnTo>
                                        <a:pt x="2238" y="3030"/>
                                      </a:lnTo>
                                      <a:lnTo>
                                        <a:pt x="2221" y="3036"/>
                                      </a:lnTo>
                                      <a:lnTo>
                                        <a:pt x="2205" y="3042"/>
                                      </a:lnTo>
                                      <a:lnTo>
                                        <a:pt x="2188" y="3046"/>
                                      </a:lnTo>
                                      <a:lnTo>
                                        <a:pt x="2170" y="3051"/>
                                      </a:lnTo>
                                      <a:lnTo>
                                        <a:pt x="2154" y="3054"/>
                                      </a:lnTo>
                                      <a:lnTo>
                                        <a:pt x="2136" y="3056"/>
                                      </a:lnTo>
                                      <a:lnTo>
                                        <a:pt x="2117" y="3058"/>
                                      </a:lnTo>
                                      <a:lnTo>
                                        <a:pt x="2099" y="3058"/>
                                      </a:lnTo>
                                      <a:lnTo>
                                        <a:pt x="956" y="3058"/>
                                      </a:lnTo>
                                      <a:lnTo>
                                        <a:pt x="938" y="3058"/>
                                      </a:lnTo>
                                      <a:lnTo>
                                        <a:pt x="919" y="3056"/>
                                      </a:lnTo>
                                      <a:lnTo>
                                        <a:pt x="902" y="3054"/>
                                      </a:lnTo>
                                      <a:lnTo>
                                        <a:pt x="885" y="3051"/>
                                      </a:lnTo>
                                      <a:lnTo>
                                        <a:pt x="868" y="3046"/>
                                      </a:lnTo>
                                      <a:lnTo>
                                        <a:pt x="850" y="3042"/>
                                      </a:lnTo>
                                      <a:lnTo>
                                        <a:pt x="834" y="3036"/>
                                      </a:lnTo>
                                      <a:lnTo>
                                        <a:pt x="818" y="3030"/>
                                      </a:lnTo>
                                      <a:lnTo>
                                        <a:pt x="802" y="3023"/>
                                      </a:lnTo>
                                      <a:lnTo>
                                        <a:pt x="787" y="3015"/>
                                      </a:lnTo>
                                      <a:lnTo>
                                        <a:pt x="772" y="3007"/>
                                      </a:lnTo>
                                      <a:lnTo>
                                        <a:pt x="758" y="2997"/>
                                      </a:lnTo>
                                      <a:lnTo>
                                        <a:pt x="744" y="2988"/>
                                      </a:lnTo>
                                      <a:lnTo>
                                        <a:pt x="730" y="2977"/>
                                      </a:lnTo>
                                      <a:lnTo>
                                        <a:pt x="718" y="2966"/>
                                      </a:lnTo>
                                      <a:lnTo>
                                        <a:pt x="705" y="2954"/>
                                      </a:lnTo>
                                      <a:lnTo>
                                        <a:pt x="693" y="2941"/>
                                      </a:lnTo>
                                      <a:lnTo>
                                        <a:pt x="682" y="2929"/>
                                      </a:lnTo>
                                      <a:lnTo>
                                        <a:pt x="671" y="2915"/>
                                      </a:lnTo>
                                      <a:lnTo>
                                        <a:pt x="661" y="2901"/>
                                      </a:lnTo>
                                      <a:lnTo>
                                        <a:pt x="652" y="2887"/>
                                      </a:lnTo>
                                      <a:lnTo>
                                        <a:pt x="643" y="2872"/>
                                      </a:lnTo>
                                      <a:lnTo>
                                        <a:pt x="636" y="2856"/>
                                      </a:lnTo>
                                      <a:lnTo>
                                        <a:pt x="628" y="2840"/>
                                      </a:lnTo>
                                      <a:lnTo>
                                        <a:pt x="622" y="2825"/>
                                      </a:lnTo>
                                      <a:lnTo>
                                        <a:pt x="617" y="2808"/>
                                      </a:lnTo>
                                      <a:lnTo>
                                        <a:pt x="611" y="2791"/>
                                      </a:lnTo>
                                      <a:lnTo>
                                        <a:pt x="607" y="2774"/>
                                      </a:lnTo>
                                      <a:lnTo>
                                        <a:pt x="604" y="2756"/>
                                      </a:lnTo>
                                      <a:lnTo>
                                        <a:pt x="602" y="2739"/>
                                      </a:lnTo>
                                      <a:lnTo>
                                        <a:pt x="601" y="2721"/>
                                      </a:lnTo>
                                      <a:lnTo>
                                        <a:pt x="600" y="2702"/>
                                      </a:lnTo>
                                      <a:lnTo>
                                        <a:pt x="600" y="1693"/>
                                      </a:lnTo>
                                      <a:close/>
                                      <a:moveTo>
                                        <a:pt x="683" y="3727"/>
                                      </a:moveTo>
                                      <a:lnTo>
                                        <a:pt x="683" y="3727"/>
                                      </a:lnTo>
                                      <a:lnTo>
                                        <a:pt x="684" y="3714"/>
                                      </a:lnTo>
                                      <a:lnTo>
                                        <a:pt x="686" y="3700"/>
                                      </a:lnTo>
                                      <a:lnTo>
                                        <a:pt x="689" y="3689"/>
                                      </a:lnTo>
                                      <a:lnTo>
                                        <a:pt x="693" y="3676"/>
                                      </a:lnTo>
                                      <a:lnTo>
                                        <a:pt x="699" y="3666"/>
                                      </a:lnTo>
                                      <a:lnTo>
                                        <a:pt x="705" y="3655"/>
                                      </a:lnTo>
                                      <a:lnTo>
                                        <a:pt x="712" y="3645"/>
                                      </a:lnTo>
                                      <a:lnTo>
                                        <a:pt x="721" y="3636"/>
                                      </a:lnTo>
                                      <a:lnTo>
                                        <a:pt x="730" y="3628"/>
                                      </a:lnTo>
                                      <a:lnTo>
                                        <a:pt x="740" y="3620"/>
                                      </a:lnTo>
                                      <a:lnTo>
                                        <a:pt x="750" y="3614"/>
                                      </a:lnTo>
                                      <a:lnTo>
                                        <a:pt x="762" y="3609"/>
                                      </a:lnTo>
                                      <a:lnTo>
                                        <a:pt x="773" y="3604"/>
                                      </a:lnTo>
                                      <a:lnTo>
                                        <a:pt x="786" y="3600"/>
                                      </a:lnTo>
                                      <a:lnTo>
                                        <a:pt x="799" y="3599"/>
                                      </a:lnTo>
                                      <a:lnTo>
                                        <a:pt x="812" y="3598"/>
                                      </a:lnTo>
                                      <a:lnTo>
                                        <a:pt x="1224" y="3598"/>
                                      </a:lnTo>
                                      <a:lnTo>
                                        <a:pt x="1237" y="3599"/>
                                      </a:lnTo>
                                      <a:lnTo>
                                        <a:pt x="1251" y="3600"/>
                                      </a:lnTo>
                                      <a:lnTo>
                                        <a:pt x="1262" y="3604"/>
                                      </a:lnTo>
                                      <a:lnTo>
                                        <a:pt x="1274" y="3609"/>
                                      </a:lnTo>
                                      <a:lnTo>
                                        <a:pt x="1285" y="3614"/>
                                      </a:lnTo>
                                      <a:lnTo>
                                        <a:pt x="1296" y="3620"/>
                                      </a:lnTo>
                                      <a:lnTo>
                                        <a:pt x="1306" y="3628"/>
                                      </a:lnTo>
                                      <a:lnTo>
                                        <a:pt x="1315" y="3636"/>
                                      </a:lnTo>
                                      <a:lnTo>
                                        <a:pt x="1323" y="3645"/>
                                      </a:lnTo>
                                      <a:lnTo>
                                        <a:pt x="1331" y="3655"/>
                                      </a:lnTo>
                                      <a:lnTo>
                                        <a:pt x="1337" y="3666"/>
                                      </a:lnTo>
                                      <a:lnTo>
                                        <a:pt x="1343" y="3676"/>
                                      </a:lnTo>
                                      <a:lnTo>
                                        <a:pt x="1347" y="3689"/>
                                      </a:lnTo>
                                      <a:lnTo>
                                        <a:pt x="1350" y="3700"/>
                                      </a:lnTo>
                                      <a:lnTo>
                                        <a:pt x="1353" y="3714"/>
                                      </a:lnTo>
                                      <a:lnTo>
                                        <a:pt x="1353" y="3727"/>
                                      </a:lnTo>
                                      <a:lnTo>
                                        <a:pt x="1353" y="4091"/>
                                      </a:lnTo>
                                      <a:lnTo>
                                        <a:pt x="1353" y="4104"/>
                                      </a:lnTo>
                                      <a:lnTo>
                                        <a:pt x="1350" y="4116"/>
                                      </a:lnTo>
                                      <a:lnTo>
                                        <a:pt x="1347" y="4129"/>
                                      </a:lnTo>
                                      <a:lnTo>
                                        <a:pt x="1343" y="4141"/>
                                      </a:lnTo>
                                      <a:lnTo>
                                        <a:pt x="1337" y="4152"/>
                                      </a:lnTo>
                                      <a:lnTo>
                                        <a:pt x="1331" y="4163"/>
                                      </a:lnTo>
                                      <a:lnTo>
                                        <a:pt x="1323" y="4172"/>
                                      </a:lnTo>
                                      <a:lnTo>
                                        <a:pt x="1315" y="4182"/>
                                      </a:lnTo>
                                      <a:lnTo>
                                        <a:pt x="1306" y="4190"/>
                                      </a:lnTo>
                                      <a:lnTo>
                                        <a:pt x="1296" y="4197"/>
                                      </a:lnTo>
                                      <a:lnTo>
                                        <a:pt x="1285" y="4204"/>
                                      </a:lnTo>
                                      <a:lnTo>
                                        <a:pt x="1274" y="4209"/>
                                      </a:lnTo>
                                      <a:lnTo>
                                        <a:pt x="1262" y="4213"/>
                                      </a:lnTo>
                                      <a:lnTo>
                                        <a:pt x="1251" y="4216"/>
                                      </a:lnTo>
                                      <a:lnTo>
                                        <a:pt x="1237" y="4218"/>
                                      </a:lnTo>
                                      <a:lnTo>
                                        <a:pt x="1224" y="4219"/>
                                      </a:lnTo>
                                      <a:lnTo>
                                        <a:pt x="812" y="4219"/>
                                      </a:lnTo>
                                      <a:lnTo>
                                        <a:pt x="799" y="4218"/>
                                      </a:lnTo>
                                      <a:lnTo>
                                        <a:pt x="786" y="4216"/>
                                      </a:lnTo>
                                      <a:lnTo>
                                        <a:pt x="773" y="4213"/>
                                      </a:lnTo>
                                      <a:lnTo>
                                        <a:pt x="762" y="4209"/>
                                      </a:lnTo>
                                      <a:lnTo>
                                        <a:pt x="750" y="4204"/>
                                      </a:lnTo>
                                      <a:lnTo>
                                        <a:pt x="740" y="4197"/>
                                      </a:lnTo>
                                      <a:lnTo>
                                        <a:pt x="730" y="4190"/>
                                      </a:lnTo>
                                      <a:lnTo>
                                        <a:pt x="721" y="4182"/>
                                      </a:lnTo>
                                      <a:lnTo>
                                        <a:pt x="712" y="4172"/>
                                      </a:lnTo>
                                      <a:lnTo>
                                        <a:pt x="705" y="4163"/>
                                      </a:lnTo>
                                      <a:lnTo>
                                        <a:pt x="699" y="4152"/>
                                      </a:lnTo>
                                      <a:lnTo>
                                        <a:pt x="693" y="4141"/>
                                      </a:lnTo>
                                      <a:lnTo>
                                        <a:pt x="689" y="4129"/>
                                      </a:lnTo>
                                      <a:lnTo>
                                        <a:pt x="686" y="4116"/>
                                      </a:lnTo>
                                      <a:lnTo>
                                        <a:pt x="684" y="4104"/>
                                      </a:lnTo>
                                      <a:lnTo>
                                        <a:pt x="683" y="4091"/>
                                      </a:lnTo>
                                      <a:lnTo>
                                        <a:pt x="683" y="3727"/>
                                      </a:lnTo>
                                      <a:close/>
                                      <a:moveTo>
                                        <a:pt x="1679" y="3727"/>
                                      </a:moveTo>
                                      <a:lnTo>
                                        <a:pt x="1679" y="3727"/>
                                      </a:lnTo>
                                      <a:lnTo>
                                        <a:pt x="1679" y="3714"/>
                                      </a:lnTo>
                                      <a:lnTo>
                                        <a:pt x="1682" y="3700"/>
                                      </a:lnTo>
                                      <a:lnTo>
                                        <a:pt x="1685" y="3689"/>
                                      </a:lnTo>
                                      <a:lnTo>
                                        <a:pt x="1689" y="3676"/>
                                      </a:lnTo>
                                      <a:lnTo>
                                        <a:pt x="1695" y="3666"/>
                                      </a:lnTo>
                                      <a:lnTo>
                                        <a:pt x="1702" y="3655"/>
                                      </a:lnTo>
                                      <a:lnTo>
                                        <a:pt x="1709" y="3645"/>
                                      </a:lnTo>
                                      <a:lnTo>
                                        <a:pt x="1717" y="3636"/>
                                      </a:lnTo>
                                      <a:lnTo>
                                        <a:pt x="1726" y="3628"/>
                                      </a:lnTo>
                                      <a:lnTo>
                                        <a:pt x="1736" y="3620"/>
                                      </a:lnTo>
                                      <a:lnTo>
                                        <a:pt x="1747" y="3614"/>
                                      </a:lnTo>
                                      <a:lnTo>
                                        <a:pt x="1757" y="3609"/>
                                      </a:lnTo>
                                      <a:lnTo>
                                        <a:pt x="1770" y="3604"/>
                                      </a:lnTo>
                                      <a:lnTo>
                                        <a:pt x="1781" y="3600"/>
                                      </a:lnTo>
                                      <a:lnTo>
                                        <a:pt x="1794" y="3599"/>
                                      </a:lnTo>
                                      <a:lnTo>
                                        <a:pt x="1808" y="3598"/>
                                      </a:lnTo>
                                      <a:lnTo>
                                        <a:pt x="2220" y="3598"/>
                                      </a:lnTo>
                                      <a:lnTo>
                                        <a:pt x="2233" y="3599"/>
                                      </a:lnTo>
                                      <a:lnTo>
                                        <a:pt x="2246" y="3600"/>
                                      </a:lnTo>
                                      <a:lnTo>
                                        <a:pt x="2259" y="3604"/>
                                      </a:lnTo>
                                      <a:lnTo>
                                        <a:pt x="2270" y="3609"/>
                                      </a:lnTo>
                                      <a:lnTo>
                                        <a:pt x="2281" y="3614"/>
                                      </a:lnTo>
                                      <a:lnTo>
                                        <a:pt x="2291" y="3620"/>
                                      </a:lnTo>
                                      <a:lnTo>
                                        <a:pt x="2302" y="3628"/>
                                      </a:lnTo>
                                      <a:lnTo>
                                        <a:pt x="2311" y="3636"/>
                                      </a:lnTo>
                                      <a:lnTo>
                                        <a:pt x="2319" y="3645"/>
                                      </a:lnTo>
                                      <a:lnTo>
                                        <a:pt x="2327" y="3655"/>
                                      </a:lnTo>
                                      <a:lnTo>
                                        <a:pt x="2333" y="3666"/>
                                      </a:lnTo>
                                      <a:lnTo>
                                        <a:pt x="2339" y="3676"/>
                                      </a:lnTo>
                                      <a:lnTo>
                                        <a:pt x="2343" y="3689"/>
                                      </a:lnTo>
                                      <a:lnTo>
                                        <a:pt x="2346" y="3700"/>
                                      </a:lnTo>
                                      <a:lnTo>
                                        <a:pt x="2348" y="3714"/>
                                      </a:lnTo>
                                      <a:lnTo>
                                        <a:pt x="2348" y="3727"/>
                                      </a:lnTo>
                                      <a:lnTo>
                                        <a:pt x="2348" y="4091"/>
                                      </a:lnTo>
                                      <a:lnTo>
                                        <a:pt x="2348" y="4104"/>
                                      </a:lnTo>
                                      <a:lnTo>
                                        <a:pt x="2346" y="4116"/>
                                      </a:lnTo>
                                      <a:lnTo>
                                        <a:pt x="2343" y="4129"/>
                                      </a:lnTo>
                                      <a:lnTo>
                                        <a:pt x="2339" y="4141"/>
                                      </a:lnTo>
                                      <a:lnTo>
                                        <a:pt x="2333" y="4152"/>
                                      </a:lnTo>
                                      <a:lnTo>
                                        <a:pt x="2327" y="4163"/>
                                      </a:lnTo>
                                      <a:lnTo>
                                        <a:pt x="2319" y="4172"/>
                                      </a:lnTo>
                                      <a:lnTo>
                                        <a:pt x="2311" y="4182"/>
                                      </a:lnTo>
                                      <a:lnTo>
                                        <a:pt x="2302" y="4190"/>
                                      </a:lnTo>
                                      <a:lnTo>
                                        <a:pt x="2291" y="4197"/>
                                      </a:lnTo>
                                      <a:lnTo>
                                        <a:pt x="2281" y="4204"/>
                                      </a:lnTo>
                                      <a:lnTo>
                                        <a:pt x="2270" y="4209"/>
                                      </a:lnTo>
                                      <a:lnTo>
                                        <a:pt x="2259" y="4213"/>
                                      </a:lnTo>
                                      <a:lnTo>
                                        <a:pt x="2246" y="4216"/>
                                      </a:lnTo>
                                      <a:lnTo>
                                        <a:pt x="2233" y="4218"/>
                                      </a:lnTo>
                                      <a:lnTo>
                                        <a:pt x="2220" y="4219"/>
                                      </a:lnTo>
                                      <a:lnTo>
                                        <a:pt x="1808" y="4219"/>
                                      </a:lnTo>
                                      <a:lnTo>
                                        <a:pt x="1794" y="4218"/>
                                      </a:lnTo>
                                      <a:lnTo>
                                        <a:pt x="1781" y="4216"/>
                                      </a:lnTo>
                                      <a:lnTo>
                                        <a:pt x="1770" y="4213"/>
                                      </a:lnTo>
                                      <a:lnTo>
                                        <a:pt x="1757" y="4209"/>
                                      </a:lnTo>
                                      <a:lnTo>
                                        <a:pt x="1747" y="4204"/>
                                      </a:lnTo>
                                      <a:lnTo>
                                        <a:pt x="1736" y="4197"/>
                                      </a:lnTo>
                                      <a:lnTo>
                                        <a:pt x="1726" y="4190"/>
                                      </a:lnTo>
                                      <a:lnTo>
                                        <a:pt x="1717" y="4182"/>
                                      </a:lnTo>
                                      <a:lnTo>
                                        <a:pt x="1709" y="4172"/>
                                      </a:lnTo>
                                      <a:lnTo>
                                        <a:pt x="1702" y="4163"/>
                                      </a:lnTo>
                                      <a:lnTo>
                                        <a:pt x="1695" y="4152"/>
                                      </a:lnTo>
                                      <a:lnTo>
                                        <a:pt x="1689" y="4141"/>
                                      </a:lnTo>
                                      <a:lnTo>
                                        <a:pt x="1685" y="4129"/>
                                      </a:lnTo>
                                      <a:lnTo>
                                        <a:pt x="1682" y="4116"/>
                                      </a:lnTo>
                                      <a:lnTo>
                                        <a:pt x="1679" y="4104"/>
                                      </a:lnTo>
                                      <a:lnTo>
                                        <a:pt x="1679" y="4091"/>
                                      </a:lnTo>
                                      <a:lnTo>
                                        <a:pt x="1679" y="3727"/>
                                      </a:lnTo>
                                      <a:close/>
                                      <a:moveTo>
                                        <a:pt x="683" y="4662"/>
                                      </a:moveTo>
                                      <a:lnTo>
                                        <a:pt x="683" y="4662"/>
                                      </a:lnTo>
                                      <a:lnTo>
                                        <a:pt x="684" y="4648"/>
                                      </a:lnTo>
                                      <a:lnTo>
                                        <a:pt x="686" y="4636"/>
                                      </a:lnTo>
                                      <a:lnTo>
                                        <a:pt x="689" y="4624"/>
                                      </a:lnTo>
                                      <a:lnTo>
                                        <a:pt x="693" y="4611"/>
                                      </a:lnTo>
                                      <a:lnTo>
                                        <a:pt x="699" y="4601"/>
                                      </a:lnTo>
                                      <a:lnTo>
                                        <a:pt x="705" y="4590"/>
                                      </a:lnTo>
                                      <a:lnTo>
                                        <a:pt x="712" y="4580"/>
                                      </a:lnTo>
                                      <a:lnTo>
                                        <a:pt x="721" y="4572"/>
                                      </a:lnTo>
                                      <a:lnTo>
                                        <a:pt x="730" y="4563"/>
                                      </a:lnTo>
                                      <a:lnTo>
                                        <a:pt x="740" y="4556"/>
                                      </a:lnTo>
                                      <a:lnTo>
                                        <a:pt x="750" y="4548"/>
                                      </a:lnTo>
                                      <a:lnTo>
                                        <a:pt x="762" y="4543"/>
                                      </a:lnTo>
                                      <a:lnTo>
                                        <a:pt x="773" y="4539"/>
                                      </a:lnTo>
                                      <a:lnTo>
                                        <a:pt x="786" y="4536"/>
                                      </a:lnTo>
                                      <a:lnTo>
                                        <a:pt x="799" y="4534"/>
                                      </a:lnTo>
                                      <a:lnTo>
                                        <a:pt x="812" y="4534"/>
                                      </a:lnTo>
                                      <a:lnTo>
                                        <a:pt x="1224" y="4534"/>
                                      </a:lnTo>
                                      <a:lnTo>
                                        <a:pt x="1237" y="4534"/>
                                      </a:lnTo>
                                      <a:lnTo>
                                        <a:pt x="1251" y="4536"/>
                                      </a:lnTo>
                                      <a:lnTo>
                                        <a:pt x="1262" y="4539"/>
                                      </a:lnTo>
                                      <a:lnTo>
                                        <a:pt x="1274" y="4543"/>
                                      </a:lnTo>
                                      <a:lnTo>
                                        <a:pt x="1285" y="4548"/>
                                      </a:lnTo>
                                      <a:lnTo>
                                        <a:pt x="1296" y="4556"/>
                                      </a:lnTo>
                                      <a:lnTo>
                                        <a:pt x="1306" y="4563"/>
                                      </a:lnTo>
                                      <a:lnTo>
                                        <a:pt x="1315" y="4572"/>
                                      </a:lnTo>
                                      <a:lnTo>
                                        <a:pt x="1323" y="4580"/>
                                      </a:lnTo>
                                      <a:lnTo>
                                        <a:pt x="1331" y="4590"/>
                                      </a:lnTo>
                                      <a:lnTo>
                                        <a:pt x="1337" y="4601"/>
                                      </a:lnTo>
                                      <a:lnTo>
                                        <a:pt x="1343" y="4611"/>
                                      </a:lnTo>
                                      <a:lnTo>
                                        <a:pt x="1347" y="4624"/>
                                      </a:lnTo>
                                      <a:lnTo>
                                        <a:pt x="1350" y="4636"/>
                                      </a:lnTo>
                                      <a:lnTo>
                                        <a:pt x="1353" y="4648"/>
                                      </a:lnTo>
                                      <a:lnTo>
                                        <a:pt x="1353" y="4662"/>
                                      </a:lnTo>
                                      <a:lnTo>
                                        <a:pt x="1353" y="5026"/>
                                      </a:lnTo>
                                      <a:lnTo>
                                        <a:pt x="1353" y="5039"/>
                                      </a:lnTo>
                                      <a:lnTo>
                                        <a:pt x="1350" y="5052"/>
                                      </a:lnTo>
                                      <a:lnTo>
                                        <a:pt x="1347" y="5064"/>
                                      </a:lnTo>
                                      <a:lnTo>
                                        <a:pt x="1343" y="5076"/>
                                      </a:lnTo>
                                      <a:lnTo>
                                        <a:pt x="1337" y="5088"/>
                                      </a:lnTo>
                                      <a:lnTo>
                                        <a:pt x="1331" y="5098"/>
                                      </a:lnTo>
                                      <a:lnTo>
                                        <a:pt x="1323" y="5108"/>
                                      </a:lnTo>
                                      <a:lnTo>
                                        <a:pt x="1315" y="5117"/>
                                      </a:lnTo>
                                      <a:lnTo>
                                        <a:pt x="1306" y="5125"/>
                                      </a:lnTo>
                                      <a:lnTo>
                                        <a:pt x="1296" y="5133"/>
                                      </a:lnTo>
                                      <a:lnTo>
                                        <a:pt x="1285" y="5139"/>
                                      </a:lnTo>
                                      <a:lnTo>
                                        <a:pt x="1274" y="5144"/>
                                      </a:lnTo>
                                      <a:lnTo>
                                        <a:pt x="1262" y="5149"/>
                                      </a:lnTo>
                                      <a:lnTo>
                                        <a:pt x="1251" y="5152"/>
                                      </a:lnTo>
                                      <a:lnTo>
                                        <a:pt x="1237" y="5154"/>
                                      </a:lnTo>
                                      <a:lnTo>
                                        <a:pt x="1224" y="5155"/>
                                      </a:lnTo>
                                      <a:lnTo>
                                        <a:pt x="812" y="5155"/>
                                      </a:lnTo>
                                      <a:lnTo>
                                        <a:pt x="799" y="5154"/>
                                      </a:lnTo>
                                      <a:lnTo>
                                        <a:pt x="786" y="5152"/>
                                      </a:lnTo>
                                      <a:lnTo>
                                        <a:pt x="773" y="5149"/>
                                      </a:lnTo>
                                      <a:lnTo>
                                        <a:pt x="762" y="5144"/>
                                      </a:lnTo>
                                      <a:lnTo>
                                        <a:pt x="750" y="5139"/>
                                      </a:lnTo>
                                      <a:lnTo>
                                        <a:pt x="740" y="5133"/>
                                      </a:lnTo>
                                      <a:lnTo>
                                        <a:pt x="730" y="5125"/>
                                      </a:lnTo>
                                      <a:lnTo>
                                        <a:pt x="721" y="5117"/>
                                      </a:lnTo>
                                      <a:lnTo>
                                        <a:pt x="712" y="5108"/>
                                      </a:lnTo>
                                      <a:lnTo>
                                        <a:pt x="705" y="5098"/>
                                      </a:lnTo>
                                      <a:lnTo>
                                        <a:pt x="699" y="5088"/>
                                      </a:lnTo>
                                      <a:lnTo>
                                        <a:pt x="693" y="5076"/>
                                      </a:lnTo>
                                      <a:lnTo>
                                        <a:pt x="689" y="5064"/>
                                      </a:lnTo>
                                      <a:lnTo>
                                        <a:pt x="686" y="5052"/>
                                      </a:lnTo>
                                      <a:lnTo>
                                        <a:pt x="684" y="5039"/>
                                      </a:lnTo>
                                      <a:lnTo>
                                        <a:pt x="683" y="5026"/>
                                      </a:lnTo>
                                      <a:lnTo>
                                        <a:pt x="683" y="4662"/>
                                      </a:lnTo>
                                      <a:close/>
                                      <a:moveTo>
                                        <a:pt x="1679" y="4662"/>
                                      </a:moveTo>
                                      <a:lnTo>
                                        <a:pt x="1679" y="4662"/>
                                      </a:lnTo>
                                      <a:lnTo>
                                        <a:pt x="1679" y="4648"/>
                                      </a:lnTo>
                                      <a:lnTo>
                                        <a:pt x="1682" y="4636"/>
                                      </a:lnTo>
                                      <a:lnTo>
                                        <a:pt x="1685" y="4624"/>
                                      </a:lnTo>
                                      <a:lnTo>
                                        <a:pt x="1689" y="4611"/>
                                      </a:lnTo>
                                      <a:lnTo>
                                        <a:pt x="1695" y="4601"/>
                                      </a:lnTo>
                                      <a:lnTo>
                                        <a:pt x="1702" y="4590"/>
                                      </a:lnTo>
                                      <a:lnTo>
                                        <a:pt x="1709" y="4580"/>
                                      </a:lnTo>
                                      <a:lnTo>
                                        <a:pt x="1717" y="4572"/>
                                      </a:lnTo>
                                      <a:lnTo>
                                        <a:pt x="1726" y="4563"/>
                                      </a:lnTo>
                                      <a:lnTo>
                                        <a:pt x="1736" y="4556"/>
                                      </a:lnTo>
                                      <a:lnTo>
                                        <a:pt x="1747" y="4548"/>
                                      </a:lnTo>
                                      <a:lnTo>
                                        <a:pt x="1757" y="4543"/>
                                      </a:lnTo>
                                      <a:lnTo>
                                        <a:pt x="1770" y="4539"/>
                                      </a:lnTo>
                                      <a:lnTo>
                                        <a:pt x="1781" y="4536"/>
                                      </a:lnTo>
                                      <a:lnTo>
                                        <a:pt x="1794" y="4534"/>
                                      </a:lnTo>
                                      <a:lnTo>
                                        <a:pt x="1808" y="4534"/>
                                      </a:lnTo>
                                      <a:lnTo>
                                        <a:pt x="2220" y="4534"/>
                                      </a:lnTo>
                                      <a:lnTo>
                                        <a:pt x="2233" y="4534"/>
                                      </a:lnTo>
                                      <a:lnTo>
                                        <a:pt x="2246" y="4536"/>
                                      </a:lnTo>
                                      <a:lnTo>
                                        <a:pt x="2259" y="4539"/>
                                      </a:lnTo>
                                      <a:lnTo>
                                        <a:pt x="2270" y="4543"/>
                                      </a:lnTo>
                                      <a:lnTo>
                                        <a:pt x="2281" y="4548"/>
                                      </a:lnTo>
                                      <a:lnTo>
                                        <a:pt x="2291" y="4556"/>
                                      </a:lnTo>
                                      <a:lnTo>
                                        <a:pt x="2302" y="4563"/>
                                      </a:lnTo>
                                      <a:lnTo>
                                        <a:pt x="2311" y="4572"/>
                                      </a:lnTo>
                                      <a:lnTo>
                                        <a:pt x="2319" y="4580"/>
                                      </a:lnTo>
                                      <a:lnTo>
                                        <a:pt x="2327" y="4590"/>
                                      </a:lnTo>
                                      <a:lnTo>
                                        <a:pt x="2333" y="4601"/>
                                      </a:lnTo>
                                      <a:lnTo>
                                        <a:pt x="2339" y="4611"/>
                                      </a:lnTo>
                                      <a:lnTo>
                                        <a:pt x="2343" y="4624"/>
                                      </a:lnTo>
                                      <a:lnTo>
                                        <a:pt x="2346" y="4636"/>
                                      </a:lnTo>
                                      <a:lnTo>
                                        <a:pt x="2348" y="4648"/>
                                      </a:lnTo>
                                      <a:lnTo>
                                        <a:pt x="2348" y="4662"/>
                                      </a:lnTo>
                                      <a:lnTo>
                                        <a:pt x="2348" y="5026"/>
                                      </a:lnTo>
                                      <a:lnTo>
                                        <a:pt x="2348" y="5039"/>
                                      </a:lnTo>
                                      <a:lnTo>
                                        <a:pt x="2346" y="5052"/>
                                      </a:lnTo>
                                      <a:lnTo>
                                        <a:pt x="2343" y="5064"/>
                                      </a:lnTo>
                                      <a:lnTo>
                                        <a:pt x="2339" y="5076"/>
                                      </a:lnTo>
                                      <a:lnTo>
                                        <a:pt x="2333" y="5088"/>
                                      </a:lnTo>
                                      <a:lnTo>
                                        <a:pt x="2327" y="5098"/>
                                      </a:lnTo>
                                      <a:lnTo>
                                        <a:pt x="2319" y="5108"/>
                                      </a:lnTo>
                                      <a:lnTo>
                                        <a:pt x="2311" y="5117"/>
                                      </a:lnTo>
                                      <a:lnTo>
                                        <a:pt x="2302" y="5125"/>
                                      </a:lnTo>
                                      <a:lnTo>
                                        <a:pt x="2291" y="5133"/>
                                      </a:lnTo>
                                      <a:lnTo>
                                        <a:pt x="2281" y="5139"/>
                                      </a:lnTo>
                                      <a:lnTo>
                                        <a:pt x="2270" y="5144"/>
                                      </a:lnTo>
                                      <a:lnTo>
                                        <a:pt x="2259" y="5149"/>
                                      </a:lnTo>
                                      <a:lnTo>
                                        <a:pt x="2246" y="5152"/>
                                      </a:lnTo>
                                      <a:lnTo>
                                        <a:pt x="2233" y="5154"/>
                                      </a:lnTo>
                                      <a:lnTo>
                                        <a:pt x="2220" y="5155"/>
                                      </a:lnTo>
                                      <a:lnTo>
                                        <a:pt x="1808" y="5155"/>
                                      </a:lnTo>
                                      <a:lnTo>
                                        <a:pt x="1794" y="5154"/>
                                      </a:lnTo>
                                      <a:lnTo>
                                        <a:pt x="1781" y="5152"/>
                                      </a:lnTo>
                                      <a:lnTo>
                                        <a:pt x="1770" y="5149"/>
                                      </a:lnTo>
                                      <a:lnTo>
                                        <a:pt x="1757" y="5144"/>
                                      </a:lnTo>
                                      <a:lnTo>
                                        <a:pt x="1747" y="5139"/>
                                      </a:lnTo>
                                      <a:lnTo>
                                        <a:pt x="1736" y="5133"/>
                                      </a:lnTo>
                                      <a:lnTo>
                                        <a:pt x="1726" y="5125"/>
                                      </a:lnTo>
                                      <a:lnTo>
                                        <a:pt x="1717" y="5117"/>
                                      </a:lnTo>
                                      <a:lnTo>
                                        <a:pt x="1709" y="5108"/>
                                      </a:lnTo>
                                      <a:lnTo>
                                        <a:pt x="1702" y="5098"/>
                                      </a:lnTo>
                                      <a:lnTo>
                                        <a:pt x="1695" y="5088"/>
                                      </a:lnTo>
                                      <a:lnTo>
                                        <a:pt x="1689" y="5076"/>
                                      </a:lnTo>
                                      <a:lnTo>
                                        <a:pt x="1685" y="5064"/>
                                      </a:lnTo>
                                      <a:lnTo>
                                        <a:pt x="1682" y="5052"/>
                                      </a:lnTo>
                                      <a:lnTo>
                                        <a:pt x="1679" y="5039"/>
                                      </a:lnTo>
                                      <a:lnTo>
                                        <a:pt x="1679" y="5026"/>
                                      </a:lnTo>
                                      <a:lnTo>
                                        <a:pt x="1679" y="4662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bg1"/>
                                </a:solidFill>
                                <a:ln>
                                  <a:noFill/>
                                </a:ln>
                              </wps:spPr>
                              <wps:bodyPr/>
                            </wps:wsp>
                          </wpg:grpSp>
                          <wps:wsp>
                            <wps:cNvPr id="34" name="文本框 13"/>
                            <wps:cNvSpPr txBox="1"/>
                            <wps:spPr>
                              <a:xfrm>
                                <a:off x="1723" y="4667"/>
                                <a:ext cx="2883" cy="47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55521" w:rsidRDefault="00AC1915">
                                  <w:pPr>
                                    <w:spacing w:line="320" w:lineRule="exact"/>
                                    <w:rPr>
                                      <w:rFonts w:ascii="汉仪旗黑-60简" w:eastAsia="汉仪旗黑-60简" w:hAnsi="汉仪旗黑-60简" w:cs="汉仪旗黑-60简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汉仪旗黑-60简" w:eastAsia="汉仪旗黑-60简" w:hAnsi="汉仪旗黑-60简" w:cs="汉仪旗黑-60简" w:hint="eastAsia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>电话：</w:t>
                                  </w:r>
                                  <w:r>
                                    <w:rPr>
                                      <w:rFonts w:ascii="汉仪旗黑-60简" w:eastAsia="汉仪旗黑-60简" w:hAnsi="汉仪旗黑-60简" w:cs="汉仪旗黑-60简" w:hint="eastAsia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>188-8888-8888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spAutoFit/>
                            </wps:bodyPr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9" o:spid="_x0000_s1026" style="position:absolute;left:0;text-align:left;margin-left:-45pt;margin-top:-35.95pt;width:369.7pt;height:121.5pt;z-index:251662336" coordorigin="5602,1255" coordsize="7394,2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3" o:spid="_x0000_s1027" type="#_x0000_t202" style="position:absolute;left:5602;top:1255;width:7394;height:9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" filled="f" stroked="f" strokeweight=".5pt">
                  <v:textbox style="mso-fit-shape-to-text:t">
                    <w:txbxContent>
                      <w:p w:rsidR="00F55521" w:rsidRDefault="00AC1915">
                        <w:pPr>
                          <w:spacing w:line="800" w:lineRule="exact"/>
                          <w:rPr>
                            <w:rFonts w:ascii="汉仪旗黑-60简" w:eastAsia="汉仪旗黑-60简" w:hAnsi="汉仪旗黑-60简" w:cs="汉仪旗黑-60简"/>
                            <w:color w:val="53B6DB"/>
                          </w:rPr>
                        </w:pPr>
                        <w:r>
                          <w:rPr>
                            <w:rFonts w:ascii="汉仪旗黑-60简" w:eastAsia="汉仪旗黑-60简" w:hAnsi="汉仪旗黑-60简" w:cs="汉仪旗黑-60简" w:hint="eastAsia"/>
                            <w:color w:val="53B6DB"/>
                            <w:sz w:val="72"/>
                            <w:szCs w:val="72"/>
                          </w:rPr>
                          <w:t>李文文</w:t>
                        </w:r>
                        <w:r>
                          <w:rPr>
                            <w:rFonts w:ascii="汉仪旗黑-60简" w:eastAsia="汉仪旗黑-60简" w:hAnsi="汉仪旗黑-60简" w:cs="汉仪旗黑-60简" w:hint="eastAsia"/>
                            <w:color w:val="53B6DB"/>
                            <w:sz w:val="72"/>
                            <w:szCs w:val="72"/>
                          </w:rPr>
                          <w:t xml:space="preserve"> </w:t>
                        </w:r>
                        <w:r>
                          <w:rPr>
                            <w:rFonts w:ascii="汉仪旗黑-60简" w:eastAsia="汉仪旗黑-60简" w:hAnsi="汉仪旗黑-60简" w:cs="汉仪旗黑-60简" w:hint="eastAsia"/>
                            <w:color w:val="53B6DB"/>
                            <w:sz w:val="50"/>
                            <w:szCs w:val="50"/>
                          </w:rPr>
                          <w:t xml:space="preserve">    </w:t>
                        </w:r>
                        <w:r>
                          <w:rPr>
                            <w:rFonts w:ascii="汉仪旗黑-60简" w:eastAsia="汉仪旗黑-60简" w:hAnsi="汉仪旗黑-60简" w:cs="汉仪旗黑-60简" w:hint="eastAsia"/>
                            <w:color w:val="53B6DB"/>
                            <w:sz w:val="28"/>
                            <w:szCs w:val="28"/>
                          </w:rPr>
                          <w:t>求职意向：电商运营</w:t>
                        </w:r>
                      </w:p>
                    </w:txbxContent>
                  </v:textbox>
                </v:shape>
                <v:group id="组合 30" o:spid="_x0000_s1028" style="position:absolute;left:5674;top:2503;width:2792;height:474" coordorigin="1435,2503" coordsize="2792,4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组合 21" o:spid="_x0000_s1029" style="position:absolute;left:1435;top:2570;width:340;height:340" coordorigin="10320,6871" coordsize="396,3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oval id="椭圆 17" o:spid="_x0000_s1030" style="position:absolute;left:10320;top:6871;width:397;height:3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" fillcolor="#53b6db" stroked="f" strokeweight="1pt">
                      <v:stroke joinstyle="miter"/>
                    </v:oval>
                    <v:shape id="Freeform 5" o:spid="_x0000_s1031" style="position:absolute;left:10435;top:6985;width:168;height:169;visibility:visible;mso-wrap-style:square;v-text-anchor:top" coordsize="2782,30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" path="m2782,2964v,27,-10,54,-31,75c2731,3059,2704,3069,2677,3069v-2572,,-2572,,-2572,c78,3069,51,3059,31,3039,10,3018,,2991,,2964,,422,,422,,422,,395,10,368,31,348v20,-20,47,-31,74,-31c428,317,428,317,428,317v,106,,106,,106c428,599,572,741,749,741v177,,321,-142,321,-318c1070,317,1070,317,1070,317v642,,642,,642,c1712,423,1712,423,1712,423v,176,144,318,321,318c2210,741,2354,599,2354,423v,-106,,-106,,-106c2677,317,2677,317,2677,317v27,,54,11,74,31c2772,368,2782,395,2782,422v,2542,,2542,,2542xm2568,1058v-2354,,-2354,,-2354,c214,2858,214,2858,214,2858v2354,,2354,,2354,c2568,1058,2568,1058,2568,1058xm749,1587v-321,,-321,,-321,c428,1270,428,1270,428,1270v321,,321,,321,l749,1587xm749,2117v-321,,-321,,-321,c428,1799,428,1799,428,1799v321,,321,,321,l749,2117xm749,2646v-321,,-321,,-321,c428,2328,428,2328,428,2328v321,,321,,321,l749,2646xm1284,1587v-321,,-321,,-321,c963,1270,963,1270,963,1270v321,,321,,321,l1284,1587xm1284,2117v-321,,-321,,-321,c963,1799,963,1799,963,1799v321,,321,,321,l1284,2117xm1284,2646v-321,,-321,,-321,c963,2328,963,2328,963,2328v321,,321,,321,l1284,2646xm1819,1587v-321,,-321,,-321,c1498,1270,1498,1270,1498,1270v321,,321,,321,l1819,1587xm1819,2117v-321,,-321,,-321,c1498,1799,1498,1799,1498,1799v321,,321,,321,l1819,2117xm1819,2646v-321,,-321,,-321,c1498,2328,1498,2328,1498,2328v321,,321,,321,l1819,2646xm2354,1587v-321,,-321,,-321,c2033,1270,2033,1270,2033,1270v321,,321,,321,l2354,1587xm2354,2117v-321,,-321,,-321,c2033,1799,2033,1799,2033,1799v321,,321,,321,l2354,2117xm2354,2646v-321,,-321,,-321,c2033,2328,2033,2328,2033,2328v321,,321,,321,l2354,2646xm2030,635v-116,,-211,-93,-211,-209c1819,208,1819,208,1819,208,1819,93,1914,,2030,v116,,210,93,210,208c2240,426,2240,426,2240,426v,116,-94,209,-210,209xm746,635c630,635,535,542,535,426v,-218,,-218,,-218c535,93,630,,746,,862,,957,93,957,208v,218,,218,,218c957,542,862,635,746,635xe" fillcolor="white [3212]" stroked="f">
                      <v:path arrowok="t" o:connecttype="custom" o:connectlocs="166,167;6,169;0,163;2,19;26,17;45,41;65,17;103,23;142,23;162,17;168,23;155,58;13,157;155,58;26,87;45,70;45,117;26,99;45,117;26,146;45,128;78,87;58,70;78,87;58,117;78,99;78,146;58,128;78,146;90,87;110,70;110,117;90,99;110,117;90,146;110,128;142,87;123,70;142,87;123,117;142,99;142,146;123,128;142,146;110,23;123,0;135,23;45,35;32,11;58,11;45,35" o:connectangles="0,0,0,0,0,0,0,0,0,0,0,0,0,0,0,0,0,0,0,0,0,0,0,0,0,0,0,0,0,0,0,0,0,0,0,0,0,0,0,0,0,0,0,0,0,0,0,0,0,0,0"/>
                      <o:lock v:ext="edit" aspectratio="t" verticies="t"/>
                    </v:shape>
                  </v:group>
                  <v:shape id="文本框 6" o:spid="_x0000_s1032" type="#_x0000_t202" style="position:absolute;left:1723;top:2503;width:2504;height:4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" filled="f" stroked="f" strokeweight=".5pt">
                    <v:textbox style="mso-fit-shape-to-text:t">
                      <w:txbxContent>
                        <w:p w:rsidR="00F55521" w:rsidRDefault="00AC1915">
                          <w:pPr>
                            <w:spacing w:line="320" w:lineRule="exact"/>
                            <w:rPr>
                              <w:rFonts w:ascii="汉仪旗黑-60简" w:eastAsia="汉仪旗黑-60简" w:hAnsi="汉仪旗黑-60简" w:cs="汉仪旗黑-60简"/>
                              <w:color w:val="000000" w:themeColor="text1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汉仪旗黑-60简" w:eastAsia="汉仪旗黑-60简" w:hAnsi="汉仪旗黑-60简" w:cs="汉仪旗黑-60简" w:hint="eastAsia"/>
                              <w:color w:val="000000" w:themeColor="text1"/>
                              <w:sz w:val="22"/>
                              <w:szCs w:val="22"/>
                            </w:rPr>
                            <w:t>生日：</w:t>
                          </w:r>
                          <w:r>
                            <w:rPr>
                              <w:rFonts w:ascii="汉仪旗黑-60简" w:eastAsia="汉仪旗黑-60简" w:hAnsi="汉仪旗黑-60简" w:cs="汉仪旗黑-60简" w:hint="eastAsia"/>
                              <w:color w:val="000000" w:themeColor="text1"/>
                              <w:sz w:val="22"/>
                              <w:szCs w:val="22"/>
                            </w:rPr>
                            <w:t>1995.2.18</w:t>
                          </w:r>
                        </w:p>
                      </w:txbxContent>
                    </v:textbox>
                  </v:shape>
                </v:group>
                <v:group id="组合 31" o:spid="_x0000_s1033" style="position:absolute;left:5674;top:3211;width:2792;height:474" coordorigin="1435,3211" coordsize="2792,4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<v:group id="组合 20" o:spid="_x0000_s1034" style="position:absolute;left:1435;top:3273;width:340;height:340" coordorigin="9420,7027" coordsize="396,3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<v:oval id="椭圆 19" o:spid="_x0000_s1035" style="position:absolute;left:9420;top:7027;width:397;height:3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" fillcolor="#53b6db" stroked="f" strokeweight="1pt">
                      <v:stroke joinstyle="miter"/>
                    </v:oval>
                    <v:shape id="Freeform 81" o:spid="_x0000_s1036" style="position:absolute;left:9535;top:7127;width:168;height:198;visibility:visible;mso-wrap-style:square;v-text-anchor:top" coordsize="2052,26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" path="m1026,c460,,,459,,1025v,567,804,1434,804,1434c927,2602,1127,2603,1249,2458v,,803,-866,803,-1433c2052,459,1592,,1026,xm1026,1467c764,1467,552,1255,552,993v,-262,212,-475,474,-475c1288,518,1500,731,1500,993v,262,-212,474,-474,474xe" fillcolor="white [3212]" stroked="f">
                      <v:path arrowok="t" o:connecttype="custom" o:connectlocs="84,0;0,78;66,187;102,187;168,78;84,0;84,112;45,76;84,39;123,76;84,112" o:connectangles="0,0,0,0,0,0,0,0,0,0,0"/>
                      <o:lock v:ext="edit" aspectratio="t" verticies="t"/>
                    </v:shape>
                  </v:group>
                  <v:shape id="文本框 6" o:spid="_x0000_s1037" type="#_x0000_t202" style="position:absolute;left:1723;top:3211;width:2504;height:4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" filled="f" stroked="f" strokeweight=".5pt">
                    <v:textbox style="mso-fit-shape-to-text:t">
                      <w:txbxContent>
                        <w:p w:rsidR="00F55521" w:rsidRDefault="00AC1915">
                          <w:pPr>
                            <w:spacing w:line="320" w:lineRule="exact"/>
                            <w:rPr>
                              <w:rFonts w:ascii="汉仪旗黑-60简" w:eastAsia="汉仪旗黑-60简" w:hAnsi="汉仪旗黑-60简" w:cs="汉仪旗黑-60简"/>
                              <w:color w:val="000000" w:themeColor="text1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汉仪旗黑-60简" w:eastAsia="汉仪旗黑-60简" w:hAnsi="汉仪旗黑-60简" w:cs="汉仪旗黑-60简" w:hint="eastAsia"/>
                              <w:color w:val="000000" w:themeColor="text1"/>
                              <w:sz w:val="22"/>
                              <w:szCs w:val="22"/>
                            </w:rPr>
                            <w:t>现居：广东广州</w:t>
                          </w:r>
                        </w:p>
                      </w:txbxContent>
                    </v:textbox>
                  </v:shape>
                </v:group>
                <v:group id="组合 34" o:spid="_x0000_s1038" style="position:absolute;left:9274;top:2463;width:3171;height:1222" coordorigin="5674,3919" coordsize="3171,12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<v:group id="组合 32" o:spid="_x0000_s1039" style="position:absolute;left:5674;top:3919;width:3066;height:474" coordorigin="1435,3919" coordsize="3066,4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  <v:group id="组合 22" o:spid="_x0000_s1040" style="position:absolute;left:1435;top:3986;width:340;height:340" coordorigin="10377,6078" coordsize="396,3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      <v:oval id="椭圆 15" o:spid="_x0000_s1041" style="position:absolute;left:10377;top:6078;width:397;height:3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" fillcolor="#53b6db" stroked="f" strokeweight="1pt">
                        <v:stroke joinstyle="miter"/>
                      </v:oval>
                      <v:shape id="任意多边形 3" o:spid="_x0000_s1042" style="position:absolute;left:10478;top:6204;width:195;height:146;visibility:visible;mso-wrap-style:square;v-text-anchor:top" coordsize="529316,401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" path="m367281,196274r-11988,11989l465090,318060v732,732,1437,1481,1649,2656l491723,320716,367281,196274xm162035,196274l37593,320716r24984,l64225,318061,174023,208263,162035,196274xm46349,80311l222791,256753v11241,11242,25976,16863,40709,16863c263887,273616,264274,273611,264659,273504v15115,402,30330,-5215,41866,-16751l482968,80311r-23978,l300904,238397v-9987,9988,-23159,14850,-36245,14502c264325,252991,263990,252995,263656,252995v-12756,,-25512,-4867,-35244,-14598l70326,80311r-23977,xm92015,l437301,v50818,,92015,41197,92015,92015l529316,309011v,50818,-41197,92015,-92015,92015l92015,401026c41197,401026,,359829,,309011l,92015c,41197,41197,,92015,xe" fillcolor="white [3212]" stroked="f" strokeweight="2pt">
                        <v:path arrowok="t" o:connecttype="custom" o:connectlocs="296091,148867;286427,157960;374942,241238;376272,243252;396413,243252;130628,148867;30306,243252;50447,243252;51776,241238;140292,157960;37365,60913;179607,194738;212426,207528;213360,207443;247112,194738;389355,60913;370025,60913;242580,180816;213360,191815;212552,191888;184139,180816;56694,60913;74179,0;352540,0;426720,69790;426720,234374;352540,304165;74179,304165;0,234374;0,69790;74179,0" o:connectangles="0,0,0,0,0,0,0,0,0,0,0,0,0,0,0,0,0,0,0,0,0,0,0,0,0,0,0,0,0,0,0" textboxrect="0,0,529316,401026"/>
                      </v:shape>
                    </v:group>
                    <v:shape id="文本框 13" o:spid="_x0000_s1043" type="#_x0000_t202" style="position:absolute;left:1723;top:3919;width:2778;height:4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" filled="f" stroked="f" strokeweight=".5pt">
                      <v:textbox style="mso-fit-shape-to-text:t">
                        <w:txbxContent>
                          <w:p w:rsidR="00F55521" w:rsidRDefault="00AC1915">
                            <w:pPr>
                              <w:spacing w:line="320" w:lineRule="exact"/>
                              <w:rPr>
                                <w:rFonts w:ascii="汉仪旗黑-60简" w:eastAsia="汉仪旗黑-60简" w:hAnsi="汉仪旗黑-60简" w:cs="汉仪旗黑-60简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汉仪旗黑-60简" w:eastAsia="汉仪旗黑-60简" w:hAnsi="汉仪旗黑-60简" w:cs="汉仪旗黑-60简" w:hint="eastAsia"/>
                                <w:color w:val="000000" w:themeColor="text1"/>
                                <w:sz w:val="22"/>
                                <w:szCs w:val="22"/>
                              </w:rPr>
                              <w:t>邮箱：</w:t>
                            </w:r>
                            <w:r>
                              <w:rPr>
                                <w:rFonts w:ascii="汉仪旗黑-60简" w:eastAsia="汉仪旗黑-60简" w:hAnsi="汉仪旗黑-60简" w:cs="汉仪旗黑-60简" w:hint="eastAsia"/>
                                <w:color w:val="000000" w:themeColor="text1"/>
                                <w:sz w:val="22"/>
                                <w:szCs w:val="22"/>
                              </w:rPr>
                              <w:t>123@123.com</w:t>
                            </w:r>
                          </w:p>
                        </w:txbxContent>
                      </v:textbox>
                    </v:shape>
                  </v:group>
                  <v:group id="组合 33" o:spid="_x0000_s1044" style="position:absolute;left:5674;top:4667;width:3171;height:474" coordorigin="1435,4667" coordsize="3171,4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  <v:group id="组合 23" o:spid="_x0000_s1045" style="position:absolute;left:1435;top:4734;width:340;height:340" coordorigin="9477,6326" coordsize="396,3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    <v:oval id="椭圆 18" o:spid="_x0000_s1046" style="position:absolute;left:9477;top:6326;width:397;height:3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" fillcolor="#53b6db" stroked="f" strokeweight="1pt">
                        <v:stroke joinstyle="miter"/>
                      </v:oval>
                      <v:shape id="任意多边形 5" o:spid="_x0000_s1047" style="position:absolute;left:9603;top:6403;width:146;height:243;visibility:visible;mso-wrap-style:square;v-text-anchor:top" coordsize="3056,5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" path="m2407,725r,-486l2406,215r-3,-24l2396,168r-8,-21l2379,126r-13,-20l2352,87,2338,70,2320,54,2302,40,2282,29,2261,18r-22,-7l2217,5,2192,2,2168,r-24,2l2120,5r-23,6l2075,18r-21,11l2035,40r-19,14l1999,70r-16,17l1970,106r-12,20l1948,147r-8,21l1934,191r-3,24l1930,239r,450l887,689r-46,1l795,693r-44,7l708,707r-43,9l623,729r-41,14l541,758r-39,18l464,796r-38,21l391,840r-35,26l322,892r-32,27l259,949r-29,30l203,1012r-27,33l151,1080r-23,36l107,1153r-20,38l69,1230r-16,40l40,1312r-13,42l18,1396r-9,44l4,1485r-3,45l,1575,,5081r1,47l4,5172r5,45l18,5260r9,43l40,5345r13,41l69,5426r18,40l107,5504r21,37l151,5577r25,35l203,5646r27,31l259,5709r31,28l322,5766r34,26l391,5817r35,23l464,5861r38,19l541,5898r41,16l623,5928r42,12l708,5951r43,7l795,5963r46,4l887,5968r1281,l2214,5967r45,-4l2303,5958r44,-7l2390,5940r42,-12l2473,5914r40,-16l2553,5880r38,-19l2628,5840r36,-23l2699,5792r34,-26l2764,5737r31,-28l2824,5677r29,-31l2879,5612r25,-35l2926,5541r22,-37l2967,5466r18,-40l3001,5386r15,-41l3027,5303r11,-43l3045,5217r5,-45l3054,5128r2,-47l3056,1575r-2,-38l3052,1500r-4,-37l3043,1427r-7,-37l3027,1355r-9,-34l3006,1286r-13,-34l2980,1220r-15,-33l2948,1156r-18,-31l2913,1095r-20,-30l2872,1037r-24,-27l2825,983r-24,-25l2776,933r-26,-23l2723,887r-28,-21l2666,846r-30,-20l2606,808r-32,-17l2543,775r-33,-15l2476,748r-34,-13l2407,725xm600,1693r,l601,1675r1,-18l604,1639r3,-18l611,1604r6,-16l622,1571r6,-16l636,1539r7,-15l652,1509r9,-15l671,1480r11,-13l693,1454r12,-12l718,1430r12,-12l744,1408r14,-10l772,1389r15,-8l802,1372r16,-7l834,1359r16,-6l868,1348r17,-3l902,1342r17,-3l938,1337r18,l2099,1337r18,l2136,1339r18,3l2170,1345r18,3l2205,1353r16,6l2238,1365r15,7l2268,1381r16,8l2298,1398r14,10l2325,1418r14,12l2350,1442r13,12l2373,1467r11,13l2394,1494r10,15l2412,1524r8,15l2427,1555r6,16l2438,1588r6,16l2448,1621r3,18l2453,1657r1,18l2455,1693r,1009l2454,2721r-1,18l2451,2756r-3,18l2444,2791r-6,17l2433,2825r-6,15l2420,2856r-8,16l2404,2887r-10,14l2384,2915r-11,14l2363,2941r-13,13l2339,2966r-14,11l2312,2988r-14,9l2284,3007r-16,8l2253,3023r-15,7l2221,3036r-16,6l2188,3046r-18,5l2154,3054r-18,2l2117,3058r-18,l956,3058r-18,l919,3056r-17,-2l885,3051r-17,-5l850,3042r-16,-6l818,3030r-16,-7l787,3015r-15,-8l758,2997r-14,-9l730,2977r-12,-11l705,2954r-12,-13l682,2929r-11,-14l661,2901r-9,-14l643,2872r-7,-16l628,2840r-6,-15l617,2808r-6,-17l607,2774r-3,-18l602,2739r-1,-18l600,2702r,-1009xm683,3727r,l684,3714r2,-14l689,3689r4,-13l699,3666r6,-11l712,3645r9,-9l730,3628r10,-8l750,3614r12,-5l773,3604r13,-4l799,3599r13,-1l1224,3598r13,1l1251,3600r11,4l1274,3609r11,5l1296,3620r10,8l1315,3636r8,9l1331,3655r6,11l1343,3676r4,13l1350,3700r3,14l1353,3727r,364l1353,4104r-3,12l1347,4129r-4,12l1337,4152r-6,11l1323,4172r-8,10l1306,4190r-10,7l1285,4204r-11,5l1262,4213r-11,3l1237,4218r-13,1l812,4219r-13,-1l786,4216r-13,-3l762,4209r-12,-5l740,4197r-10,-7l721,4182r-9,-10l705,4163r-6,-11l693,4141r-4,-12l686,4116r-2,-12l683,4091r,-364xm1679,3727r,l1679,3714r3,-14l1685,3689r4,-13l1695,3666r7,-11l1709,3645r8,-9l1726,3628r10,-8l1747,3614r10,-5l1770,3604r11,-4l1794,3599r14,-1l2220,3598r13,1l2246,3600r13,4l2270,3609r11,5l2291,3620r11,8l2311,3636r8,9l2327,3655r6,11l2339,3676r4,13l2346,3700r2,14l2348,3727r,364l2348,4104r-2,12l2343,4129r-4,12l2333,4152r-6,11l2319,4172r-8,10l2302,4190r-11,7l2281,4204r-11,5l2259,4213r-13,3l2233,4218r-13,1l1808,4219r-14,-1l1781,4216r-11,-3l1757,4209r-10,-5l1736,4197r-10,-7l1717,4182r-8,-10l1702,4163r-7,-11l1689,4141r-4,-12l1682,4116r-3,-12l1679,4091r,-364xm683,4662r,l684,4648r2,-12l689,4624r4,-13l699,4601r6,-11l712,4580r9,-8l730,4563r10,-7l750,4548r12,-5l773,4539r13,-3l799,4534r13,l1224,4534r13,l1251,4536r11,3l1274,4543r11,5l1296,4556r10,7l1315,4572r8,8l1331,4590r6,11l1343,4611r4,13l1350,4636r3,12l1353,4662r,364l1353,5039r-3,13l1347,5064r-4,12l1337,5088r-6,10l1323,5108r-8,9l1306,5125r-10,8l1285,5139r-11,5l1262,5149r-11,3l1237,5154r-13,1l812,5155r-13,-1l786,5152r-13,-3l762,5144r-12,-5l740,5133r-10,-8l721,5117r-9,-9l705,5098r-6,-10l693,5076r-4,-12l686,5052r-2,-13l683,5026r,-364xm1679,4662r,l1679,4648r3,-12l1685,4624r4,-13l1695,4601r7,-11l1709,4580r8,-8l1726,4563r10,-7l1747,4548r10,-5l1770,4539r11,-3l1794,4534r14,l2220,4534r13,l2246,4536r13,3l2270,4543r11,5l2291,4556r11,7l2311,4572r8,8l2327,4590r6,11l2339,4611r4,13l2346,4636r2,12l2348,4662r,364l2348,5039r-2,13l2343,5064r-4,12l2333,5088r-6,10l2319,5108r-8,9l2302,5125r-11,8l2281,5139r-11,5l2259,5149r-13,3l2233,5154r-13,1l1808,5155r-14,-1l1781,5152r-11,-3l1757,5144r-10,-5l1736,5133r-10,-8l1717,5117r-8,-9l1702,5098r-7,-10l1689,5076r-4,-12l1682,5052r-3,-13l1679,5026r,-364xe" fillcolor="white [3212]" stroked="f">
                        <v:path arrowok="t" o:connecttype="custom" o:connectlocs="67659058,2437756;62366035,0;56670267,2970058;24192761,19333691;12254556,22892143;3682138,31270105;28767,42870320;1524672,150914623;8342278,160749569;19129787,166437580;66249545,166941968;77641079,162290646;85350565,153156190;87910775,44131201;86098518,35080752;80575265,26842975;72204219,21295062;17461367,45420085;19618833,41105051;23531111,38247000;60381083,37462504;65242686,38695384;68867289,41861545;70564476,46428772;70132965,78679564;67601523,82770494;63430429,85236253;26436529,85628545;21805066,83975371;18496904,80472835;17259996,75709505;20481856,102132187;35210319,100815214;38058203,102132187;38921225,114993283;36965131,117795242;22236577,118047436;19820205,115693773;48586805,103000777;51233317,100871306;65904336,101431697;67543988,104429758;66479684,117178758;52010037,118215536;48960781,116646456;19676368,130236044;21574927,127434086;36303481,127181892;38748621,129563557;38460947,142564751;35584296,144414026;20999669,143601440;19647601,130628336;49392293,128106485;63861850,127041794;66939873,128610873;67486453,141556063;65300220,144133830;50542899,144133830;48385433,141556063" o:connectangles="0,0,0,0,0,0,0,0,0,0,0,0,0,0,0,0,0,0,0,0,0,0,0,0,0,0,0,0,0,0,0,0,0,0,0,0,0,0,0,0,0,0,0,0,0,0,0,0,0,0,0,0,0,0,0,0,0,0,0,0" textboxrect="0,0,3056,5968"/>
                      </v:shape>
                    </v:group>
                    <v:shape id="文本框 13" o:spid="_x0000_s1048" type="#_x0000_t202" style="position:absolute;left:1723;top:4667;width:2883;height:4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" filled="f" stroked="f" strokeweight=".5pt">
                      <v:textbox style="mso-fit-shape-to-text:t">
                        <w:txbxContent>
                          <w:p w:rsidR="00F55521" w:rsidRDefault="00AC1915">
                            <w:pPr>
                              <w:spacing w:line="320" w:lineRule="exact"/>
                              <w:rPr>
                                <w:rFonts w:ascii="汉仪旗黑-60简" w:eastAsia="汉仪旗黑-60简" w:hAnsi="汉仪旗黑-60简" w:cs="汉仪旗黑-60简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汉仪旗黑-60简" w:eastAsia="汉仪旗黑-60简" w:hAnsi="汉仪旗黑-60简" w:cs="汉仪旗黑-60简" w:hint="eastAsia"/>
                                <w:color w:val="000000" w:themeColor="text1"/>
                                <w:sz w:val="22"/>
                                <w:szCs w:val="22"/>
                              </w:rPr>
                              <w:t>电话：</w:t>
                            </w:r>
                            <w:r>
                              <w:rPr>
                                <w:rFonts w:ascii="汉仪旗黑-60简" w:eastAsia="汉仪旗黑-60简" w:hAnsi="汉仪旗黑-60简" w:cs="汉仪旗黑-60简" w:hint="eastAsia"/>
                                <w:color w:val="000000" w:themeColor="text1"/>
                                <w:sz w:val="22"/>
                                <w:szCs w:val="22"/>
                              </w:rPr>
                              <w:t>188-8888-8888</w:t>
                            </w:r>
                          </w:p>
                        </w:txbxContent>
                      </v:textbox>
                    </v:shape>
                  </v:group>
                </v:group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-1143000</wp:posOffset>
                </wp:positionH>
                <wp:positionV relativeFrom="paragraph">
                  <wp:posOffset>-914400</wp:posOffset>
                </wp:positionV>
                <wp:extent cx="107950" cy="10692130"/>
                <wp:effectExtent l="0" t="0" r="6350" b="1397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" cy="10692130"/>
                        </a:xfrm>
                        <a:prstGeom prst="rect">
                          <a:avLst/>
                        </a:prstGeom>
                        <a:solidFill>
                          <a:srgbClr val="53B6DB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5ABC38B" id="矩形 2" o:spid="_x0000_s1026" style="position:absolute;left:0;text-align:left;margin-left:-90pt;margin-top:-1in;width:8.5pt;height:841.9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" fillcolor="#53b6db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4259580</wp:posOffset>
                </wp:positionH>
                <wp:positionV relativeFrom="paragraph">
                  <wp:posOffset>-693420</wp:posOffset>
                </wp:positionV>
                <wp:extent cx="3636645" cy="1981200"/>
                <wp:effectExtent l="0" t="0" r="1905" b="0"/>
                <wp:wrapNone/>
                <wp:docPr id="23" name="圆角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339215" y="2895600"/>
                          <a:ext cx="3636645" cy="198120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53B6DB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A589FF9" id="圆角矩形 23" o:spid="_x0000_s1026" style="position:absolute;left:0;text-align:left;margin-left:335.4pt;margin-top:-54.6pt;width:286.35pt;height:15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" fillcolor="#53b6db" stroked="f" strokeweight="1pt">
                <v:stroke joinstyle="miter"/>
              </v:round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4457700</wp:posOffset>
            </wp:positionH>
            <wp:positionV relativeFrom="paragraph">
              <wp:posOffset>-495300</wp:posOffset>
            </wp:positionV>
            <wp:extent cx="1619885" cy="1619885"/>
            <wp:effectExtent l="0" t="0" r="18415" b="18415"/>
            <wp:wrapNone/>
            <wp:docPr id="7" name="图片 7" descr="02-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02-灰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19885" cy="1619885"/>
                    </a:xfrm>
                    <a:prstGeom prst="ellipse">
                      <a:avLst/>
                    </a:prstGeom>
                    <a:ln w="25400"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-1143000</wp:posOffset>
                </wp:positionH>
                <wp:positionV relativeFrom="paragraph">
                  <wp:posOffset>-914400</wp:posOffset>
                </wp:positionV>
                <wp:extent cx="323850" cy="10692130"/>
                <wp:effectExtent l="0" t="0" r="0" b="1397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81915" y="22860"/>
                          <a:ext cx="323850" cy="1069213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D42E2F4" id="矩形 4" o:spid="_x0000_s1026" style="position:absolute;left:0;text-align:left;margin-left:-90pt;margin-top:-1in;width:25.5pt;height:841.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" fillcolor="#f2f2f2 [3052]" stroked="f" strokeweight="1pt"/>
            </w:pict>
          </mc:Fallback>
        </mc:AlternateContent>
      </w:r>
      <w:r>
        <w:rPr>
          <w:rFonts w:hint="eastAsia"/>
        </w:rPr>
        <w:t xml:space="preserve"> </w:t>
      </w:r>
    </w:p>
    <w:p w:rsidR="00F55521" w:rsidRDefault="00F55521"/>
    <w:p w:rsidR="00F55521" w:rsidRDefault="00F55521"/>
    <w:p w:rsidR="00F55521" w:rsidRDefault="00AC1915"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-570506</wp:posOffset>
                </wp:positionH>
                <wp:positionV relativeFrom="paragraph">
                  <wp:posOffset>314077</wp:posOffset>
                </wp:positionV>
                <wp:extent cx="6713855" cy="7649845"/>
                <wp:effectExtent l="0" t="0" r="0" b="0"/>
                <wp:wrapNone/>
                <wp:docPr id="58" name="组合 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13855" cy="7649845"/>
                          <a:chOff x="4650" y="4090"/>
                          <a:chExt cx="10573" cy="12047"/>
                        </a:xfrm>
                      </wpg:grpSpPr>
                      <wpg:grpSp>
                        <wpg:cNvPr id="56" name="组合 56"/>
                        <wpg:cNvGrpSpPr/>
                        <wpg:grpSpPr>
                          <a:xfrm>
                            <a:off x="4650" y="11423"/>
                            <a:ext cx="10573" cy="515"/>
                            <a:chOff x="1765" y="11843"/>
                            <a:chExt cx="10573" cy="515"/>
                          </a:xfrm>
                        </wpg:grpSpPr>
                        <wps:wsp>
                          <wps:cNvPr id="35" name="文本框 20"/>
                          <wps:cNvSpPr txBox="1"/>
                          <wps:spPr>
                            <a:xfrm>
                              <a:off x="2316" y="11843"/>
                              <a:ext cx="3288" cy="51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55521" w:rsidRDefault="00AC1915">
                                <w:pPr>
                                  <w:spacing w:line="360" w:lineRule="exact"/>
                                  <w:rPr>
                                    <w:rFonts w:ascii="汉仪旗黑-60简" w:eastAsia="汉仪旗黑-60简" w:hAnsi="汉仪旗黑-60简" w:cs="汉仪旗黑-60简"/>
                                    <w:color w:val="53B6DB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汉仪旗黑-60简" w:eastAsia="汉仪旗黑-60简" w:hAnsi="汉仪旗黑-60简" w:cs="汉仪旗黑-60简" w:hint="eastAsia"/>
                                    <w:color w:val="53B6DB"/>
                                    <w:sz w:val="28"/>
                                    <w:szCs w:val="28"/>
                                  </w:rPr>
                                  <w:t>专业技能</w:t>
                                </w:r>
                                <w:r>
                                  <w:rPr>
                                    <w:rFonts w:ascii="汉仪旗黑-60简" w:eastAsia="汉仪旗黑-60简" w:hAnsi="汉仪旗黑-60简" w:cs="汉仪旗黑-60简" w:hint="eastAsia"/>
                                    <w:color w:val="53B6DB"/>
                                    <w:sz w:val="28"/>
                                    <w:szCs w:val="28"/>
                                  </w:rPr>
                                  <w:t xml:space="preserve"> | Technology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spAutoFit/>
                          </wps:bodyPr>
                        </wps:wsp>
                        <wpg:grpSp>
                          <wpg:cNvPr id="39" name="组合 11"/>
                          <wpg:cNvGrpSpPr/>
                          <wpg:grpSpPr>
                            <a:xfrm>
                              <a:off x="1765" y="11847"/>
                              <a:ext cx="511" cy="511"/>
                              <a:chOff x="2506" y="10336"/>
                              <a:chExt cx="567" cy="567"/>
                            </a:xfrm>
                          </wpg:grpSpPr>
                          <wps:wsp>
                            <wps:cNvPr id="42" name="椭圆 29"/>
                            <wps:cNvSpPr/>
                            <wps:spPr>
                              <a:xfrm>
                                <a:off x="2506" y="10336"/>
                                <a:ext cx="567" cy="56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53B6DB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218" name="Freeform 324"/>
                            <wps:cNvSpPr>
                              <a:spLocks noChangeAspect="1" noEditPoints="1"/>
                            </wps:cNvSpPr>
                            <wps:spPr bwMode="auto">
                              <a:xfrm>
                                <a:off x="2648" y="10478"/>
                                <a:ext cx="283" cy="283"/>
                              </a:xfrm>
                              <a:custGeom>
                                <a:avLst/>
                                <a:gdLst>
                                  <a:gd name="T0" fmla="*/ 2147483646 w 64"/>
                                  <a:gd name="T1" fmla="*/ 2147483646 h 64"/>
                                  <a:gd name="T2" fmla="*/ 2147483646 w 64"/>
                                  <a:gd name="T3" fmla="*/ 2147483646 h 64"/>
                                  <a:gd name="T4" fmla="*/ 2147483646 w 64"/>
                                  <a:gd name="T5" fmla="*/ 2147483646 h 64"/>
                                  <a:gd name="T6" fmla="*/ 2147483646 w 64"/>
                                  <a:gd name="T7" fmla="*/ 2147483646 h 64"/>
                                  <a:gd name="T8" fmla="*/ 2147483646 w 64"/>
                                  <a:gd name="T9" fmla="*/ 2147483646 h 64"/>
                                  <a:gd name="T10" fmla="*/ 2147483646 w 64"/>
                                  <a:gd name="T11" fmla="*/ 0 h 64"/>
                                  <a:gd name="T12" fmla="*/ 2147483646 w 64"/>
                                  <a:gd name="T13" fmla="*/ 0 h 64"/>
                                  <a:gd name="T14" fmla="*/ 2147483646 w 64"/>
                                  <a:gd name="T15" fmla="*/ 2147483646 h 64"/>
                                  <a:gd name="T16" fmla="*/ 2147483646 w 64"/>
                                  <a:gd name="T17" fmla="*/ 2147483646 h 64"/>
                                  <a:gd name="T18" fmla="*/ 2147483646 w 64"/>
                                  <a:gd name="T19" fmla="*/ 2147483646 h 64"/>
                                  <a:gd name="T20" fmla="*/ 2147483646 w 64"/>
                                  <a:gd name="T21" fmla="*/ 2147483646 h 64"/>
                                  <a:gd name="T22" fmla="*/ 2147483646 w 64"/>
                                  <a:gd name="T23" fmla="*/ 2147483646 h 64"/>
                                  <a:gd name="T24" fmla="*/ 2147483646 w 64"/>
                                  <a:gd name="T25" fmla="*/ 2147483646 h 64"/>
                                  <a:gd name="T26" fmla="*/ 2147483646 w 64"/>
                                  <a:gd name="T27" fmla="*/ 2147483646 h 64"/>
                                  <a:gd name="T28" fmla="*/ 2147483646 w 64"/>
                                  <a:gd name="T29" fmla="*/ 2147483646 h 64"/>
                                  <a:gd name="T30" fmla="*/ 2147483646 w 64"/>
                                  <a:gd name="T31" fmla="*/ 2147483646 h 64"/>
                                  <a:gd name="T32" fmla="*/ 2147483646 w 64"/>
                                  <a:gd name="T33" fmla="*/ 2147483646 h 64"/>
                                  <a:gd name="T34" fmla="*/ 2147483646 w 64"/>
                                  <a:gd name="T35" fmla="*/ 2147483646 h 64"/>
                                  <a:gd name="T36" fmla="*/ 2147483646 w 64"/>
                                  <a:gd name="T37" fmla="*/ 2147483646 h 64"/>
                                  <a:gd name="T38" fmla="*/ 2147483646 w 64"/>
                                  <a:gd name="T39" fmla="*/ 2147483646 h 64"/>
                                  <a:gd name="T40" fmla="*/ 2147483646 w 64"/>
                                  <a:gd name="T41" fmla="*/ 2147483646 h 64"/>
                                  <a:gd name="T42" fmla="*/ 2147483646 w 64"/>
                                  <a:gd name="T43" fmla="*/ 2147483646 h 64"/>
                                  <a:gd name="T44" fmla="*/ 0 60000 65536"/>
                                  <a:gd name="T45" fmla="*/ 0 60000 65536"/>
                                  <a:gd name="T46" fmla="*/ 0 60000 65536"/>
                                  <a:gd name="T47" fmla="*/ 0 60000 65536"/>
                                  <a:gd name="T48" fmla="*/ 0 60000 65536"/>
                                  <a:gd name="T49" fmla="*/ 0 60000 65536"/>
                                  <a:gd name="T50" fmla="*/ 0 60000 65536"/>
                                  <a:gd name="T51" fmla="*/ 0 60000 65536"/>
                                  <a:gd name="T52" fmla="*/ 0 60000 65536"/>
                                  <a:gd name="T53" fmla="*/ 0 60000 65536"/>
                                  <a:gd name="T54" fmla="*/ 0 60000 65536"/>
                                  <a:gd name="T55" fmla="*/ 0 60000 65536"/>
                                  <a:gd name="T56" fmla="*/ 0 60000 65536"/>
                                  <a:gd name="T57" fmla="*/ 0 60000 65536"/>
                                  <a:gd name="T58" fmla="*/ 0 60000 65536"/>
                                  <a:gd name="T59" fmla="*/ 0 60000 65536"/>
                                  <a:gd name="T60" fmla="*/ 0 60000 65536"/>
                                  <a:gd name="T61" fmla="*/ 0 60000 65536"/>
                                  <a:gd name="T62" fmla="*/ 0 60000 65536"/>
                                  <a:gd name="T63" fmla="*/ 0 60000 65536"/>
                                  <a:gd name="T64" fmla="*/ 0 60000 65536"/>
                                  <a:gd name="T65" fmla="*/ 0 60000 65536"/>
                                </a:gdLst>
                                <a:ahLst/>
                                <a:cxnLst>
                                  <a:cxn ang="T44">
                                    <a:pos x="T0" y="T1"/>
                                  </a:cxn>
                                  <a:cxn ang="T45">
                                    <a:pos x="T2" y="T3"/>
                                  </a:cxn>
                                  <a:cxn ang="T46">
                                    <a:pos x="T4" y="T5"/>
                                  </a:cxn>
                                  <a:cxn ang="T47">
                                    <a:pos x="T6" y="T7"/>
                                  </a:cxn>
                                  <a:cxn ang="T48">
                                    <a:pos x="T8" y="T9"/>
                                  </a:cxn>
                                  <a:cxn ang="T49">
                                    <a:pos x="T10" y="T11"/>
                                  </a:cxn>
                                  <a:cxn ang="T50">
                                    <a:pos x="T12" y="T13"/>
                                  </a:cxn>
                                  <a:cxn ang="T51">
                                    <a:pos x="T14" y="T15"/>
                                  </a:cxn>
                                  <a:cxn ang="T52">
                                    <a:pos x="T16" y="T17"/>
                                  </a:cxn>
                                  <a:cxn ang="T53">
                                    <a:pos x="T18" y="T19"/>
                                  </a:cxn>
                                  <a:cxn ang="T54">
                                    <a:pos x="T20" y="T21"/>
                                  </a:cxn>
                                  <a:cxn ang="T55">
                                    <a:pos x="T22" y="T23"/>
                                  </a:cxn>
                                  <a:cxn ang="T56">
                                    <a:pos x="T24" y="T25"/>
                                  </a:cxn>
                                  <a:cxn ang="T57">
                                    <a:pos x="T26" y="T27"/>
                                  </a:cxn>
                                  <a:cxn ang="T58">
                                    <a:pos x="T28" y="T29"/>
                                  </a:cxn>
                                  <a:cxn ang="T59">
                                    <a:pos x="T30" y="T31"/>
                                  </a:cxn>
                                  <a:cxn ang="T60">
                                    <a:pos x="T32" y="T33"/>
                                  </a:cxn>
                                  <a:cxn ang="T61">
                                    <a:pos x="T34" y="T35"/>
                                  </a:cxn>
                                  <a:cxn ang="T62">
                                    <a:pos x="T36" y="T37"/>
                                  </a:cxn>
                                  <a:cxn ang="T63">
                                    <a:pos x="T38" y="T39"/>
                                  </a:cxn>
                                  <a:cxn ang="T64">
                                    <a:pos x="T40" y="T41"/>
                                  </a:cxn>
                                  <a:cxn ang="T65">
                                    <a:pos x="T42" y="T43"/>
                                  </a:cxn>
                                </a:cxnLst>
                                <a:rect l="0" t="0" r="r" b="b"/>
                                <a:pathLst>
                                  <a:path w="64" h="64">
                                    <a:moveTo>
                                      <a:pt x="60" y="50"/>
                                    </a:moveTo>
                                    <a:cubicBezTo>
                                      <a:pt x="40" y="17"/>
                                      <a:pt x="40" y="17"/>
                                      <a:pt x="40" y="17"/>
                                    </a:cubicBezTo>
                                    <a:cubicBezTo>
                                      <a:pt x="40" y="4"/>
                                      <a:pt x="40" y="4"/>
                                      <a:pt x="40" y="4"/>
                                    </a:cubicBezTo>
                                    <a:cubicBezTo>
                                      <a:pt x="42" y="4"/>
                                      <a:pt x="42" y="4"/>
                                      <a:pt x="42" y="4"/>
                                    </a:cubicBezTo>
                                    <a:cubicBezTo>
                                      <a:pt x="43" y="4"/>
                                      <a:pt x="44" y="3"/>
                                      <a:pt x="44" y="2"/>
                                    </a:cubicBezTo>
                                    <a:cubicBezTo>
                                      <a:pt x="44" y="1"/>
                                      <a:pt x="43" y="0"/>
                                      <a:pt x="42" y="0"/>
                                    </a:cubicBezTo>
                                    <a:cubicBezTo>
                                      <a:pt x="22" y="0"/>
                                      <a:pt x="22" y="0"/>
                                      <a:pt x="22" y="0"/>
                                    </a:cubicBezTo>
                                    <a:cubicBezTo>
                                      <a:pt x="21" y="0"/>
                                      <a:pt x="20" y="1"/>
                                      <a:pt x="20" y="2"/>
                                    </a:cubicBezTo>
                                    <a:cubicBezTo>
                                      <a:pt x="20" y="3"/>
                                      <a:pt x="21" y="4"/>
                                      <a:pt x="22" y="4"/>
                                    </a:cubicBezTo>
                                    <a:cubicBezTo>
                                      <a:pt x="24" y="4"/>
                                      <a:pt x="24" y="4"/>
                                      <a:pt x="24" y="4"/>
                                    </a:cubicBezTo>
                                    <a:cubicBezTo>
                                      <a:pt x="24" y="17"/>
                                      <a:pt x="24" y="17"/>
                                      <a:pt x="24" y="17"/>
                                    </a:cubicBezTo>
                                    <a:cubicBezTo>
                                      <a:pt x="4" y="50"/>
                                      <a:pt x="4" y="50"/>
                                      <a:pt x="4" y="50"/>
                                    </a:cubicBezTo>
                                    <a:cubicBezTo>
                                      <a:pt x="0" y="58"/>
                                      <a:pt x="3" y="64"/>
                                      <a:pt x="12" y="64"/>
                                    </a:cubicBezTo>
                                    <a:cubicBezTo>
                                      <a:pt x="52" y="64"/>
                                      <a:pt x="52" y="64"/>
                                      <a:pt x="52" y="64"/>
                                    </a:cubicBezTo>
                                    <a:cubicBezTo>
                                      <a:pt x="61" y="64"/>
                                      <a:pt x="64" y="58"/>
                                      <a:pt x="60" y="50"/>
                                    </a:cubicBezTo>
                                    <a:moveTo>
                                      <a:pt x="15" y="40"/>
                                    </a:moveTo>
                                    <a:cubicBezTo>
                                      <a:pt x="28" y="18"/>
                                      <a:pt x="28" y="18"/>
                                      <a:pt x="28" y="18"/>
                                    </a:cubicBezTo>
                                    <a:cubicBezTo>
                                      <a:pt x="28" y="4"/>
                                      <a:pt x="28" y="4"/>
                                      <a:pt x="28" y="4"/>
                                    </a:cubicBezTo>
                                    <a:cubicBezTo>
                                      <a:pt x="36" y="4"/>
                                      <a:pt x="36" y="4"/>
                                      <a:pt x="36" y="4"/>
                                    </a:cubicBezTo>
                                    <a:cubicBezTo>
                                      <a:pt x="36" y="18"/>
                                      <a:pt x="36" y="18"/>
                                      <a:pt x="36" y="18"/>
                                    </a:cubicBezTo>
                                    <a:cubicBezTo>
                                      <a:pt x="49" y="40"/>
                                      <a:pt x="49" y="40"/>
                                      <a:pt x="49" y="40"/>
                                    </a:cubicBezTo>
                                    <a:lnTo>
                                      <a:pt x="15" y="4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F55521" w:rsidRDefault="00F5552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/>
                          </wps:wsp>
                        </wpg:grpSp>
                        <wps:wsp>
                          <wps:cNvPr id="44" name="矩形 38"/>
                          <wps:cNvSpPr/>
                          <wps:spPr>
                            <a:xfrm>
                              <a:off x="5520" y="12043"/>
                              <a:ext cx="6818" cy="11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  <wpg:grpSp>
                        <wpg:cNvPr id="55" name="组合 55"/>
                        <wpg:cNvGrpSpPr/>
                        <wpg:grpSpPr>
                          <a:xfrm>
                            <a:off x="4650" y="6510"/>
                            <a:ext cx="10573" cy="514"/>
                            <a:chOff x="1765" y="7470"/>
                            <a:chExt cx="10573" cy="514"/>
                          </a:xfrm>
                        </wpg:grpSpPr>
                        <wpg:grpSp>
                          <wpg:cNvPr id="26" name="组合 12"/>
                          <wpg:cNvGrpSpPr/>
                          <wpg:grpSpPr>
                            <a:xfrm>
                              <a:off x="1765" y="7472"/>
                              <a:ext cx="510" cy="510"/>
                              <a:chOff x="2506" y="5608"/>
                              <a:chExt cx="566" cy="566"/>
                            </a:xfrm>
                          </wpg:grpSpPr>
                          <wps:wsp>
                            <wps:cNvPr id="27" name="椭圆 29"/>
                            <wps:cNvSpPr/>
                            <wps:spPr>
                              <a:xfrm>
                                <a:off x="2506" y="5608"/>
                                <a:ext cx="567" cy="56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53B6DB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94" name="Freeform 82"/>
                            <wps:cNvSpPr>
                              <a:spLocks noChangeAspect="1" noEditPoints="1"/>
                            </wps:cNvSpPr>
                            <wps:spPr bwMode="auto">
                              <a:xfrm>
                                <a:off x="2647" y="5750"/>
                                <a:ext cx="285" cy="283"/>
                              </a:xfrm>
                              <a:custGeom>
                                <a:avLst/>
                                <a:gdLst>
                                  <a:gd name="T0" fmla="*/ 46 w 116"/>
                                  <a:gd name="T1" fmla="*/ 64 h 116"/>
                                  <a:gd name="T2" fmla="*/ 5 w 116"/>
                                  <a:gd name="T3" fmla="*/ 64 h 116"/>
                                  <a:gd name="T4" fmla="*/ 0 w 116"/>
                                  <a:gd name="T5" fmla="*/ 70 h 116"/>
                                  <a:gd name="T6" fmla="*/ 0 w 116"/>
                                  <a:gd name="T7" fmla="*/ 111 h 116"/>
                                  <a:gd name="T8" fmla="*/ 5 w 116"/>
                                  <a:gd name="T9" fmla="*/ 116 h 116"/>
                                  <a:gd name="T10" fmla="*/ 46 w 116"/>
                                  <a:gd name="T11" fmla="*/ 116 h 116"/>
                                  <a:gd name="T12" fmla="*/ 51 w 116"/>
                                  <a:gd name="T13" fmla="*/ 111 h 116"/>
                                  <a:gd name="T14" fmla="*/ 51 w 116"/>
                                  <a:gd name="T15" fmla="*/ 70 h 116"/>
                                  <a:gd name="T16" fmla="*/ 46 w 116"/>
                                  <a:gd name="T17" fmla="*/ 64 h 116"/>
                                  <a:gd name="T18" fmla="*/ 46 w 116"/>
                                  <a:gd name="T19" fmla="*/ 0 h 116"/>
                                  <a:gd name="T20" fmla="*/ 5 w 116"/>
                                  <a:gd name="T21" fmla="*/ 0 h 116"/>
                                  <a:gd name="T22" fmla="*/ 0 w 116"/>
                                  <a:gd name="T23" fmla="*/ 5 h 116"/>
                                  <a:gd name="T24" fmla="*/ 0 w 116"/>
                                  <a:gd name="T25" fmla="*/ 47 h 116"/>
                                  <a:gd name="T26" fmla="*/ 5 w 116"/>
                                  <a:gd name="T27" fmla="*/ 52 h 116"/>
                                  <a:gd name="T28" fmla="*/ 46 w 116"/>
                                  <a:gd name="T29" fmla="*/ 52 h 116"/>
                                  <a:gd name="T30" fmla="*/ 51 w 116"/>
                                  <a:gd name="T31" fmla="*/ 47 h 116"/>
                                  <a:gd name="T32" fmla="*/ 51 w 116"/>
                                  <a:gd name="T33" fmla="*/ 5 h 116"/>
                                  <a:gd name="T34" fmla="*/ 46 w 116"/>
                                  <a:gd name="T35" fmla="*/ 0 h 116"/>
                                  <a:gd name="T36" fmla="*/ 41 w 116"/>
                                  <a:gd name="T37" fmla="*/ 39 h 116"/>
                                  <a:gd name="T38" fmla="*/ 38 w 116"/>
                                  <a:gd name="T39" fmla="*/ 41 h 116"/>
                                  <a:gd name="T40" fmla="*/ 10 w 116"/>
                                  <a:gd name="T41" fmla="*/ 41 h 116"/>
                                  <a:gd name="T42" fmla="*/ 7 w 116"/>
                                  <a:gd name="T43" fmla="*/ 39 h 116"/>
                                  <a:gd name="T44" fmla="*/ 7 w 116"/>
                                  <a:gd name="T45" fmla="*/ 10 h 116"/>
                                  <a:gd name="T46" fmla="*/ 10 w 116"/>
                                  <a:gd name="T47" fmla="*/ 8 h 116"/>
                                  <a:gd name="T48" fmla="*/ 38 w 116"/>
                                  <a:gd name="T49" fmla="*/ 8 h 116"/>
                                  <a:gd name="T50" fmla="*/ 41 w 116"/>
                                  <a:gd name="T51" fmla="*/ 10 h 116"/>
                                  <a:gd name="T52" fmla="*/ 41 w 116"/>
                                  <a:gd name="T53" fmla="*/ 39 h 116"/>
                                  <a:gd name="T54" fmla="*/ 110 w 116"/>
                                  <a:gd name="T55" fmla="*/ 0 h 116"/>
                                  <a:gd name="T56" fmla="*/ 69 w 116"/>
                                  <a:gd name="T57" fmla="*/ 0 h 116"/>
                                  <a:gd name="T58" fmla="*/ 64 w 116"/>
                                  <a:gd name="T59" fmla="*/ 5 h 116"/>
                                  <a:gd name="T60" fmla="*/ 64 w 116"/>
                                  <a:gd name="T61" fmla="*/ 47 h 116"/>
                                  <a:gd name="T62" fmla="*/ 69 w 116"/>
                                  <a:gd name="T63" fmla="*/ 52 h 116"/>
                                  <a:gd name="T64" fmla="*/ 110 w 116"/>
                                  <a:gd name="T65" fmla="*/ 52 h 116"/>
                                  <a:gd name="T66" fmla="*/ 116 w 116"/>
                                  <a:gd name="T67" fmla="*/ 47 h 116"/>
                                  <a:gd name="T68" fmla="*/ 116 w 116"/>
                                  <a:gd name="T69" fmla="*/ 5 h 116"/>
                                  <a:gd name="T70" fmla="*/ 110 w 116"/>
                                  <a:gd name="T71" fmla="*/ 0 h 116"/>
                                  <a:gd name="T72" fmla="*/ 110 w 116"/>
                                  <a:gd name="T73" fmla="*/ 64 h 116"/>
                                  <a:gd name="T74" fmla="*/ 69 w 116"/>
                                  <a:gd name="T75" fmla="*/ 64 h 116"/>
                                  <a:gd name="T76" fmla="*/ 64 w 116"/>
                                  <a:gd name="T77" fmla="*/ 70 h 116"/>
                                  <a:gd name="T78" fmla="*/ 64 w 116"/>
                                  <a:gd name="T79" fmla="*/ 111 h 116"/>
                                  <a:gd name="T80" fmla="*/ 69 w 116"/>
                                  <a:gd name="T81" fmla="*/ 116 h 116"/>
                                  <a:gd name="T82" fmla="*/ 110 w 116"/>
                                  <a:gd name="T83" fmla="*/ 116 h 116"/>
                                  <a:gd name="T84" fmla="*/ 116 w 116"/>
                                  <a:gd name="T85" fmla="*/ 111 h 116"/>
                                  <a:gd name="T86" fmla="*/ 116 w 116"/>
                                  <a:gd name="T87" fmla="*/ 70 h 116"/>
                                  <a:gd name="T88" fmla="*/ 110 w 116"/>
                                  <a:gd name="T89" fmla="*/ 64 h 116"/>
                                  <a:gd name="T90" fmla="*/ 110 w 116"/>
                                  <a:gd name="T91" fmla="*/ 64 h 116"/>
                                  <a:gd name="T92" fmla="*/ 110 w 116"/>
                                  <a:gd name="T93" fmla="*/ 64 h 11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</a:cxnLst>
                                <a:rect l="0" t="0" r="r" b="b"/>
                                <a:pathLst>
                                  <a:path w="116" h="116">
                                    <a:moveTo>
                                      <a:pt x="46" y="64"/>
                                    </a:moveTo>
                                    <a:cubicBezTo>
                                      <a:pt x="5" y="64"/>
                                      <a:pt x="5" y="64"/>
                                      <a:pt x="5" y="64"/>
                                    </a:cubicBezTo>
                                    <a:cubicBezTo>
                                      <a:pt x="2" y="64"/>
                                      <a:pt x="0" y="67"/>
                                      <a:pt x="0" y="70"/>
                                    </a:cubicBezTo>
                                    <a:cubicBezTo>
                                      <a:pt x="0" y="111"/>
                                      <a:pt x="0" y="111"/>
                                      <a:pt x="0" y="111"/>
                                    </a:cubicBezTo>
                                    <a:cubicBezTo>
                                      <a:pt x="0" y="114"/>
                                      <a:pt x="2" y="116"/>
                                      <a:pt x="5" y="116"/>
                                    </a:cubicBezTo>
                                    <a:cubicBezTo>
                                      <a:pt x="46" y="116"/>
                                      <a:pt x="46" y="116"/>
                                      <a:pt x="46" y="116"/>
                                    </a:cubicBezTo>
                                    <a:cubicBezTo>
                                      <a:pt x="49" y="116"/>
                                      <a:pt x="51" y="114"/>
                                      <a:pt x="51" y="111"/>
                                    </a:cubicBezTo>
                                    <a:cubicBezTo>
                                      <a:pt x="51" y="70"/>
                                      <a:pt x="51" y="70"/>
                                      <a:pt x="51" y="70"/>
                                    </a:cubicBezTo>
                                    <a:cubicBezTo>
                                      <a:pt x="51" y="67"/>
                                      <a:pt x="49" y="64"/>
                                      <a:pt x="46" y="64"/>
                                    </a:cubicBezTo>
                                    <a:close/>
                                    <a:moveTo>
                                      <a:pt x="46" y="0"/>
                                    </a:moveTo>
                                    <a:cubicBezTo>
                                      <a:pt x="5" y="0"/>
                                      <a:pt x="5" y="0"/>
                                      <a:pt x="5" y="0"/>
                                    </a:cubicBezTo>
                                    <a:cubicBezTo>
                                      <a:pt x="2" y="0"/>
                                      <a:pt x="0" y="2"/>
                                      <a:pt x="0" y="5"/>
                                    </a:cubicBezTo>
                                    <a:cubicBezTo>
                                      <a:pt x="0" y="47"/>
                                      <a:pt x="0" y="47"/>
                                      <a:pt x="0" y="47"/>
                                    </a:cubicBezTo>
                                    <a:cubicBezTo>
                                      <a:pt x="0" y="49"/>
                                      <a:pt x="2" y="52"/>
                                      <a:pt x="5" y="52"/>
                                    </a:cubicBezTo>
                                    <a:cubicBezTo>
                                      <a:pt x="46" y="52"/>
                                      <a:pt x="46" y="52"/>
                                      <a:pt x="46" y="52"/>
                                    </a:cubicBezTo>
                                    <a:cubicBezTo>
                                      <a:pt x="49" y="52"/>
                                      <a:pt x="51" y="49"/>
                                      <a:pt x="51" y="47"/>
                                    </a:cubicBezTo>
                                    <a:cubicBezTo>
                                      <a:pt x="51" y="5"/>
                                      <a:pt x="51" y="5"/>
                                      <a:pt x="51" y="5"/>
                                    </a:cubicBezTo>
                                    <a:cubicBezTo>
                                      <a:pt x="51" y="2"/>
                                      <a:pt x="49" y="0"/>
                                      <a:pt x="46" y="0"/>
                                    </a:cubicBezTo>
                                    <a:close/>
                                    <a:moveTo>
                                      <a:pt x="41" y="39"/>
                                    </a:moveTo>
                                    <a:cubicBezTo>
                                      <a:pt x="41" y="40"/>
                                      <a:pt x="40" y="41"/>
                                      <a:pt x="38" y="41"/>
                                    </a:cubicBezTo>
                                    <a:cubicBezTo>
                                      <a:pt x="10" y="41"/>
                                      <a:pt x="10" y="41"/>
                                      <a:pt x="10" y="41"/>
                                    </a:cubicBezTo>
                                    <a:cubicBezTo>
                                      <a:pt x="9" y="41"/>
                                      <a:pt x="7" y="40"/>
                                      <a:pt x="7" y="39"/>
                                    </a:cubicBezTo>
                                    <a:cubicBezTo>
                                      <a:pt x="7" y="10"/>
                                      <a:pt x="7" y="10"/>
                                      <a:pt x="7" y="10"/>
                                    </a:cubicBezTo>
                                    <a:cubicBezTo>
                                      <a:pt x="7" y="9"/>
                                      <a:pt x="9" y="8"/>
                                      <a:pt x="10" y="8"/>
                                    </a:cubicBezTo>
                                    <a:cubicBezTo>
                                      <a:pt x="38" y="8"/>
                                      <a:pt x="38" y="8"/>
                                      <a:pt x="38" y="8"/>
                                    </a:cubicBezTo>
                                    <a:cubicBezTo>
                                      <a:pt x="40" y="8"/>
                                      <a:pt x="41" y="9"/>
                                      <a:pt x="41" y="10"/>
                                    </a:cubicBezTo>
                                    <a:cubicBezTo>
                                      <a:pt x="41" y="39"/>
                                      <a:pt x="41" y="39"/>
                                      <a:pt x="41" y="39"/>
                                    </a:cubicBezTo>
                                    <a:close/>
                                    <a:moveTo>
                                      <a:pt x="110" y="0"/>
                                    </a:moveTo>
                                    <a:cubicBezTo>
                                      <a:pt x="69" y="0"/>
                                      <a:pt x="69" y="0"/>
                                      <a:pt x="69" y="0"/>
                                    </a:cubicBezTo>
                                    <a:cubicBezTo>
                                      <a:pt x="66" y="0"/>
                                      <a:pt x="64" y="2"/>
                                      <a:pt x="64" y="5"/>
                                    </a:cubicBezTo>
                                    <a:cubicBezTo>
                                      <a:pt x="64" y="47"/>
                                      <a:pt x="64" y="47"/>
                                      <a:pt x="64" y="47"/>
                                    </a:cubicBezTo>
                                    <a:cubicBezTo>
                                      <a:pt x="64" y="49"/>
                                      <a:pt x="66" y="52"/>
                                      <a:pt x="69" y="52"/>
                                    </a:cubicBezTo>
                                    <a:cubicBezTo>
                                      <a:pt x="110" y="52"/>
                                      <a:pt x="110" y="52"/>
                                      <a:pt x="110" y="52"/>
                                    </a:cubicBezTo>
                                    <a:cubicBezTo>
                                      <a:pt x="113" y="52"/>
                                      <a:pt x="116" y="49"/>
                                      <a:pt x="116" y="47"/>
                                    </a:cubicBezTo>
                                    <a:cubicBezTo>
                                      <a:pt x="116" y="5"/>
                                      <a:pt x="116" y="5"/>
                                      <a:pt x="116" y="5"/>
                                    </a:cubicBezTo>
                                    <a:cubicBezTo>
                                      <a:pt x="116" y="2"/>
                                      <a:pt x="113" y="0"/>
                                      <a:pt x="110" y="0"/>
                                    </a:cubicBezTo>
                                    <a:close/>
                                    <a:moveTo>
                                      <a:pt x="110" y="64"/>
                                    </a:moveTo>
                                    <a:cubicBezTo>
                                      <a:pt x="69" y="64"/>
                                      <a:pt x="69" y="64"/>
                                      <a:pt x="69" y="64"/>
                                    </a:cubicBezTo>
                                    <a:cubicBezTo>
                                      <a:pt x="66" y="64"/>
                                      <a:pt x="64" y="67"/>
                                      <a:pt x="64" y="70"/>
                                    </a:cubicBezTo>
                                    <a:cubicBezTo>
                                      <a:pt x="64" y="111"/>
                                      <a:pt x="64" y="111"/>
                                      <a:pt x="64" y="111"/>
                                    </a:cubicBezTo>
                                    <a:cubicBezTo>
                                      <a:pt x="64" y="114"/>
                                      <a:pt x="66" y="116"/>
                                      <a:pt x="69" y="116"/>
                                    </a:cubicBezTo>
                                    <a:cubicBezTo>
                                      <a:pt x="110" y="116"/>
                                      <a:pt x="110" y="116"/>
                                      <a:pt x="110" y="116"/>
                                    </a:cubicBezTo>
                                    <a:cubicBezTo>
                                      <a:pt x="113" y="116"/>
                                      <a:pt x="116" y="114"/>
                                      <a:pt x="116" y="111"/>
                                    </a:cubicBezTo>
                                    <a:cubicBezTo>
                                      <a:pt x="116" y="70"/>
                                      <a:pt x="116" y="70"/>
                                      <a:pt x="116" y="70"/>
                                    </a:cubicBezTo>
                                    <a:cubicBezTo>
                                      <a:pt x="116" y="67"/>
                                      <a:pt x="113" y="64"/>
                                      <a:pt x="110" y="64"/>
                                    </a:cubicBezTo>
                                    <a:close/>
                                    <a:moveTo>
                                      <a:pt x="110" y="64"/>
                                    </a:moveTo>
                                    <a:cubicBezTo>
                                      <a:pt x="110" y="64"/>
                                      <a:pt x="110" y="64"/>
                                      <a:pt x="110" y="64"/>
                                    </a:cubicBezTo>
                                  </a:path>
                                </a:pathLst>
                              </a:cu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F55521" w:rsidRDefault="00F5552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vert="horz" wrap="square" lIns="91440" tIns="45720" rIns="91440" bIns="45720" numCol="1" anchor="t" anchorCtr="0" compatLnSpc="1"/>
                          </wps:wsp>
                        </wpg:grpSp>
                        <wps:wsp>
                          <wps:cNvPr id="30" name="文本框 20"/>
                          <wps:cNvSpPr txBox="1"/>
                          <wps:spPr>
                            <a:xfrm>
                              <a:off x="2316" y="7470"/>
                              <a:ext cx="3288" cy="51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55521" w:rsidRDefault="00AC1915">
                                <w:pPr>
                                  <w:spacing w:line="360" w:lineRule="exact"/>
                                  <w:rPr>
                                    <w:rFonts w:ascii="汉仪旗黑-60简" w:eastAsia="汉仪旗黑-60简" w:hAnsi="汉仪旗黑-60简" w:cs="汉仪旗黑-60简"/>
                                    <w:color w:val="53B6DB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汉仪旗黑-60简" w:eastAsia="汉仪旗黑-60简" w:hAnsi="汉仪旗黑-60简" w:cs="汉仪旗黑-60简" w:hint="eastAsia"/>
                                    <w:color w:val="53B6DB"/>
                                    <w:sz w:val="28"/>
                                    <w:szCs w:val="28"/>
                                  </w:rPr>
                                  <w:t>工作经历</w:t>
                                </w:r>
                                <w:r>
                                  <w:rPr>
                                    <w:rFonts w:ascii="汉仪旗黑-60简" w:eastAsia="汉仪旗黑-60简" w:hAnsi="汉仪旗黑-60简" w:cs="汉仪旗黑-60简" w:hint="eastAsia"/>
                                    <w:color w:val="53B6DB"/>
                                    <w:sz w:val="28"/>
                                    <w:szCs w:val="28"/>
                                  </w:rPr>
                                  <w:t xml:space="preserve"> | Experience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spAutoFit/>
                          </wps:bodyPr>
                        </wps:wsp>
                        <wps:wsp>
                          <wps:cNvPr id="37" name="矩形 37"/>
                          <wps:cNvSpPr/>
                          <wps:spPr>
                            <a:xfrm>
                              <a:off x="5520" y="7670"/>
                              <a:ext cx="6818" cy="11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  <wpg:grpSp>
                        <wpg:cNvPr id="57" name="组合 57"/>
                        <wpg:cNvGrpSpPr/>
                        <wpg:grpSpPr>
                          <a:xfrm>
                            <a:off x="4651" y="13843"/>
                            <a:ext cx="10572" cy="515"/>
                            <a:chOff x="1766" y="14223"/>
                            <a:chExt cx="10572" cy="515"/>
                          </a:xfrm>
                        </wpg:grpSpPr>
                        <wps:wsp>
                          <wps:cNvPr id="46" name="文本框 20"/>
                          <wps:cNvSpPr txBox="1"/>
                          <wps:spPr>
                            <a:xfrm>
                              <a:off x="2316" y="14223"/>
                              <a:ext cx="3288" cy="51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55521" w:rsidRDefault="00AC1915">
                                <w:pPr>
                                  <w:spacing w:line="360" w:lineRule="exact"/>
                                  <w:rPr>
                                    <w:rFonts w:ascii="汉仪旗黑-60简" w:eastAsia="汉仪旗黑-60简" w:hAnsi="汉仪旗黑-60简" w:cs="汉仪旗黑-60简"/>
                                    <w:color w:val="53B6DB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汉仪旗黑-60简" w:eastAsia="汉仪旗黑-60简" w:hAnsi="汉仪旗黑-60简" w:cs="汉仪旗黑-60简" w:hint="eastAsia"/>
                                    <w:color w:val="53B6DB"/>
                                    <w:sz w:val="28"/>
                                    <w:szCs w:val="28"/>
                                  </w:rPr>
                                  <w:t>自我评价</w:t>
                                </w:r>
                                <w:r>
                                  <w:rPr>
                                    <w:rFonts w:ascii="汉仪旗黑-60简" w:eastAsia="汉仪旗黑-60简" w:hAnsi="汉仪旗黑-60简" w:cs="汉仪旗黑-60简" w:hint="eastAsia"/>
                                    <w:color w:val="53B6DB"/>
                                    <w:sz w:val="28"/>
                                    <w:szCs w:val="28"/>
                                  </w:rPr>
                                  <w:t xml:space="preserve"> | Evaluation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spAutoFit/>
                          </wps:bodyPr>
                        </wps:wsp>
                        <wpg:grpSp>
                          <wpg:cNvPr id="51" name="组合 9"/>
                          <wpg:cNvGrpSpPr/>
                          <wpg:grpSpPr>
                            <a:xfrm>
                              <a:off x="1766" y="14227"/>
                              <a:ext cx="511" cy="511"/>
                              <a:chOff x="4077" y="13085"/>
                              <a:chExt cx="567" cy="567"/>
                            </a:xfrm>
                          </wpg:grpSpPr>
                          <wps:wsp>
                            <wps:cNvPr id="52" name="椭圆 29"/>
                            <wps:cNvSpPr/>
                            <wps:spPr>
                              <a:xfrm>
                                <a:off x="4077" y="13085"/>
                                <a:ext cx="567" cy="56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53B6DB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113" name="圆形小人1 29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4181" y="13227"/>
                                <a:ext cx="359" cy="283"/>
                              </a:xfrm>
                              <a:custGeom>
                                <a:avLst/>
                                <a:gdLst>
                                  <a:gd name="T0" fmla="*/ 912 w 683211"/>
                                  <a:gd name="T1" fmla="*/ 1212 h 432048"/>
                                  <a:gd name="T2" fmla="*/ 1216 w 683211"/>
                                  <a:gd name="T3" fmla="*/ 1849 h 432048"/>
                                  <a:gd name="T4" fmla="*/ 1217 w 683211"/>
                                  <a:gd name="T5" fmla="*/ 1869 h 432048"/>
                                  <a:gd name="T6" fmla="*/ 922 w 683211"/>
                                  <a:gd name="T7" fmla="*/ 1869 h 432048"/>
                                  <a:gd name="T8" fmla="*/ 922 w 683211"/>
                                  <a:gd name="T9" fmla="*/ 1831 h 432048"/>
                                  <a:gd name="T10" fmla="*/ 806 w 683211"/>
                                  <a:gd name="T11" fmla="*/ 1272 h 432048"/>
                                  <a:gd name="T12" fmla="*/ 912 w 683211"/>
                                  <a:gd name="T13" fmla="*/ 1212 h 432048"/>
                                  <a:gd name="T14" fmla="*/ 432 w 683211"/>
                                  <a:gd name="T15" fmla="*/ 937 h 432048"/>
                                  <a:gd name="T16" fmla="*/ 864 w 683211"/>
                                  <a:gd name="T17" fmla="*/ 1841 h 432048"/>
                                  <a:gd name="T18" fmla="*/ 864 w 683211"/>
                                  <a:gd name="T19" fmla="*/ 1869 h 432048"/>
                                  <a:gd name="T20" fmla="*/ 0 w 683211"/>
                                  <a:gd name="T21" fmla="*/ 1869 h 432048"/>
                                  <a:gd name="T22" fmla="*/ 0 w 683211"/>
                                  <a:gd name="T23" fmla="*/ 1841 h 432048"/>
                                  <a:gd name="T24" fmla="*/ 432 w 683211"/>
                                  <a:gd name="T25" fmla="*/ 937 h 432048"/>
                                  <a:gd name="T26" fmla="*/ 912 w 683211"/>
                                  <a:gd name="T27" fmla="*/ 551 h 432048"/>
                                  <a:gd name="T28" fmla="*/ 1033 w 683211"/>
                                  <a:gd name="T29" fmla="*/ 841 h 432048"/>
                                  <a:gd name="T30" fmla="*/ 912 w 683211"/>
                                  <a:gd name="T31" fmla="*/ 1131 h 432048"/>
                                  <a:gd name="T32" fmla="*/ 791 w 683211"/>
                                  <a:gd name="T33" fmla="*/ 841 h 432048"/>
                                  <a:gd name="T34" fmla="*/ 912 w 683211"/>
                                  <a:gd name="T35" fmla="*/ 551 h 432048"/>
                                  <a:gd name="T36" fmla="*/ 432 w 683211"/>
                                  <a:gd name="T37" fmla="*/ 0 h 432048"/>
                                  <a:gd name="T38" fmla="*/ 604 w 683211"/>
                                  <a:gd name="T39" fmla="*/ 411 h 432048"/>
                                  <a:gd name="T40" fmla="*/ 432 w 683211"/>
                                  <a:gd name="T41" fmla="*/ 822 h 432048"/>
                                  <a:gd name="T42" fmla="*/ 261 w 683211"/>
                                  <a:gd name="T43" fmla="*/ 411 h 432048"/>
                                  <a:gd name="T44" fmla="*/ 432 w 683211"/>
                                  <a:gd name="T45" fmla="*/ 0 h 432048"/>
                                  <a:gd name="T46" fmla="*/ 0 60000 65536"/>
                                  <a:gd name="T47" fmla="*/ 0 60000 65536"/>
                                  <a:gd name="T48" fmla="*/ 0 60000 65536"/>
                                  <a:gd name="T49" fmla="*/ 0 60000 65536"/>
                                  <a:gd name="T50" fmla="*/ 0 60000 65536"/>
                                  <a:gd name="T51" fmla="*/ 0 60000 65536"/>
                                  <a:gd name="T52" fmla="*/ 0 60000 65536"/>
                                  <a:gd name="T53" fmla="*/ 0 60000 65536"/>
                                  <a:gd name="T54" fmla="*/ 0 60000 65536"/>
                                  <a:gd name="T55" fmla="*/ 0 60000 65536"/>
                                  <a:gd name="T56" fmla="*/ 0 60000 65536"/>
                                  <a:gd name="T57" fmla="*/ 0 60000 65536"/>
                                  <a:gd name="T58" fmla="*/ 0 60000 65536"/>
                                  <a:gd name="T59" fmla="*/ 0 60000 65536"/>
                                  <a:gd name="T60" fmla="*/ 0 60000 65536"/>
                                  <a:gd name="T61" fmla="*/ 0 60000 65536"/>
                                  <a:gd name="T62" fmla="*/ 0 60000 65536"/>
                                  <a:gd name="T63" fmla="*/ 0 60000 65536"/>
                                  <a:gd name="T64" fmla="*/ 0 60000 65536"/>
                                  <a:gd name="T65" fmla="*/ 0 60000 65536"/>
                                  <a:gd name="T66" fmla="*/ 0 60000 65536"/>
                                  <a:gd name="T67" fmla="*/ 0 60000 65536"/>
                                  <a:gd name="T68" fmla="*/ 0 60000 65536"/>
                                </a:gdLst>
                                <a:ahLst/>
                                <a:cxnLst>
                                  <a:cxn ang="T46">
                                    <a:pos x="T0" y="T1"/>
                                  </a:cxn>
                                  <a:cxn ang="T47">
                                    <a:pos x="T2" y="T3"/>
                                  </a:cxn>
                                  <a:cxn ang="T48">
                                    <a:pos x="T4" y="T5"/>
                                  </a:cxn>
                                  <a:cxn ang="T49">
                                    <a:pos x="T6" y="T7"/>
                                  </a:cxn>
                                  <a:cxn ang="T50">
                                    <a:pos x="T8" y="T9"/>
                                  </a:cxn>
                                  <a:cxn ang="T51">
                                    <a:pos x="T10" y="T11"/>
                                  </a:cxn>
                                  <a:cxn ang="T52">
                                    <a:pos x="T12" y="T13"/>
                                  </a:cxn>
                                  <a:cxn ang="T53">
                                    <a:pos x="T14" y="T15"/>
                                  </a:cxn>
                                  <a:cxn ang="T54">
                                    <a:pos x="T16" y="T17"/>
                                  </a:cxn>
                                  <a:cxn ang="T55">
                                    <a:pos x="T18" y="T19"/>
                                  </a:cxn>
                                  <a:cxn ang="T56">
                                    <a:pos x="T20" y="T21"/>
                                  </a:cxn>
                                  <a:cxn ang="T57">
                                    <a:pos x="T22" y="T23"/>
                                  </a:cxn>
                                  <a:cxn ang="T58">
                                    <a:pos x="T24" y="T25"/>
                                  </a:cxn>
                                  <a:cxn ang="T59">
                                    <a:pos x="T26" y="T27"/>
                                  </a:cxn>
                                  <a:cxn ang="T60">
                                    <a:pos x="T28" y="T29"/>
                                  </a:cxn>
                                  <a:cxn ang="T61">
                                    <a:pos x="T30" y="T31"/>
                                  </a:cxn>
                                  <a:cxn ang="T62">
                                    <a:pos x="T32" y="T33"/>
                                  </a:cxn>
                                  <a:cxn ang="T63">
                                    <a:pos x="T34" y="T35"/>
                                  </a:cxn>
                                  <a:cxn ang="T64">
                                    <a:pos x="T36" y="T37"/>
                                  </a:cxn>
                                  <a:cxn ang="T65">
                                    <a:pos x="T38" y="T39"/>
                                  </a:cxn>
                                  <a:cxn ang="T66">
                                    <a:pos x="T40" y="T41"/>
                                  </a:cxn>
                                  <a:cxn ang="T67">
                                    <a:pos x="T42" y="T43"/>
                                  </a:cxn>
                                  <a:cxn ang="T68">
                                    <a:pos x="T44" y="T45"/>
                                  </a:cxn>
                                </a:cxnLst>
                                <a:rect l="0" t="0" r="r" b="b"/>
                                <a:pathLst>
                                  <a:path w="683211" h="432048">
                                    <a:moveTo>
                                      <a:pt x="512137" y="280189"/>
                                    </a:moveTo>
                                    <a:cubicBezTo>
                                      <a:pt x="588167" y="280189"/>
                                      <a:pt x="653655" y="340557"/>
                                      <a:pt x="683040" y="427518"/>
                                    </a:cubicBezTo>
                                    <a:lnTo>
                                      <a:pt x="683211" y="432048"/>
                                    </a:lnTo>
                                    <a:lnTo>
                                      <a:pt x="518050" y="432048"/>
                                    </a:lnTo>
                                    <a:lnTo>
                                      <a:pt x="517720" y="423301"/>
                                    </a:lnTo>
                                    <a:cubicBezTo>
                                      <a:pt x="501526" y="375376"/>
                                      <a:pt x="479652" y="331635"/>
                                      <a:pt x="452572" y="294062"/>
                                    </a:cubicBezTo>
                                    <a:cubicBezTo>
                                      <a:pt x="471023" y="284776"/>
                                      <a:pt x="491179" y="280189"/>
                                      <a:pt x="512137" y="280189"/>
                                    </a:cubicBezTo>
                                    <a:close/>
                                    <a:moveTo>
                                      <a:pt x="242652" y="216651"/>
                                    </a:moveTo>
                                    <a:cubicBezTo>
                                      <a:pt x="350494" y="216651"/>
                                      <a:pt x="443383" y="302276"/>
                                      <a:pt x="485063" y="425622"/>
                                    </a:cubicBezTo>
                                    <a:lnTo>
                                      <a:pt x="485305" y="432048"/>
                                    </a:lnTo>
                                    <a:lnTo>
                                      <a:pt x="0" y="432048"/>
                                    </a:lnTo>
                                    <a:lnTo>
                                      <a:pt x="242" y="425623"/>
                                    </a:lnTo>
                                    <a:cubicBezTo>
                                      <a:pt x="41922" y="302276"/>
                                      <a:pt x="134811" y="216651"/>
                                      <a:pt x="242652" y="216651"/>
                                    </a:cubicBezTo>
                                    <a:close/>
                                    <a:moveTo>
                                      <a:pt x="512137" y="127447"/>
                                    </a:moveTo>
                                    <a:cubicBezTo>
                                      <a:pt x="549644" y="127447"/>
                                      <a:pt x="580050" y="157437"/>
                                      <a:pt x="580050" y="194431"/>
                                    </a:cubicBezTo>
                                    <a:cubicBezTo>
                                      <a:pt x="580050" y="231425"/>
                                      <a:pt x="549644" y="261414"/>
                                      <a:pt x="512137" y="261414"/>
                                    </a:cubicBezTo>
                                    <a:cubicBezTo>
                                      <a:pt x="474630" y="261414"/>
                                      <a:pt x="444224" y="231425"/>
                                      <a:pt x="444224" y="194431"/>
                                    </a:cubicBezTo>
                                    <a:cubicBezTo>
                                      <a:pt x="444224" y="157437"/>
                                      <a:pt x="474630" y="127447"/>
                                      <a:pt x="512137" y="127447"/>
                                    </a:cubicBezTo>
                                    <a:close/>
                                    <a:moveTo>
                                      <a:pt x="242652" y="0"/>
                                    </a:moveTo>
                                    <a:cubicBezTo>
                                      <a:pt x="295853" y="0"/>
                                      <a:pt x="338980" y="42537"/>
                                      <a:pt x="338980" y="95010"/>
                                    </a:cubicBezTo>
                                    <a:cubicBezTo>
                                      <a:pt x="338980" y="147482"/>
                                      <a:pt x="295853" y="190020"/>
                                      <a:pt x="242652" y="190020"/>
                                    </a:cubicBezTo>
                                    <a:cubicBezTo>
                                      <a:pt x="189452" y="190020"/>
                                      <a:pt x="146324" y="147482"/>
                                      <a:pt x="146324" y="95010"/>
                                    </a:cubicBezTo>
                                    <a:cubicBezTo>
                                      <a:pt x="146324" y="42537"/>
                                      <a:pt x="189452" y="0"/>
                                      <a:pt x="242652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F55521" w:rsidRDefault="00F5552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anchor="ctr"/>
                          </wps:wsp>
                        </wpg:grpSp>
                        <wps:wsp>
                          <wps:cNvPr id="53" name="矩形 34"/>
                          <wps:cNvSpPr/>
                          <wps:spPr>
                            <a:xfrm>
                              <a:off x="5520" y="14423"/>
                              <a:ext cx="6818" cy="11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  <wpg:grpSp>
                        <wpg:cNvPr id="54" name="组合 54"/>
                        <wpg:cNvGrpSpPr/>
                        <wpg:grpSpPr>
                          <a:xfrm>
                            <a:off x="4650" y="4090"/>
                            <a:ext cx="10573" cy="514"/>
                            <a:chOff x="1765" y="4090"/>
                            <a:chExt cx="10573" cy="514"/>
                          </a:xfrm>
                        </wpg:grpSpPr>
                        <wps:wsp>
                          <wps:cNvPr id="10" name="文本框 20"/>
                          <wps:cNvSpPr txBox="1"/>
                          <wps:spPr>
                            <a:xfrm>
                              <a:off x="2316" y="4090"/>
                              <a:ext cx="3288" cy="51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55521" w:rsidRDefault="00AC1915">
                                <w:pPr>
                                  <w:spacing w:line="360" w:lineRule="exact"/>
                                  <w:rPr>
                                    <w:rFonts w:ascii="汉仪旗黑-60简" w:eastAsia="汉仪旗黑-60简" w:hAnsi="汉仪旗黑-60简" w:cs="汉仪旗黑-60简"/>
                                    <w:color w:val="53B6DB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汉仪旗黑-60简" w:eastAsia="汉仪旗黑-60简" w:hAnsi="汉仪旗黑-60简" w:cs="汉仪旗黑-60简" w:hint="eastAsia"/>
                                    <w:color w:val="53B6DB"/>
                                    <w:sz w:val="28"/>
                                    <w:szCs w:val="28"/>
                                  </w:rPr>
                                  <w:t>教育背景</w:t>
                                </w:r>
                                <w:r>
                                  <w:rPr>
                                    <w:rFonts w:ascii="汉仪旗黑-60简" w:eastAsia="汉仪旗黑-60简" w:hAnsi="汉仪旗黑-60简" w:cs="汉仪旗黑-60简" w:hint="eastAsia"/>
                                    <w:color w:val="53B6DB"/>
                                    <w:sz w:val="28"/>
                                    <w:szCs w:val="28"/>
                                  </w:rPr>
                                  <w:t xml:space="preserve"> | Education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spAutoFit/>
                          </wps:bodyPr>
                        </wps:wsp>
                        <wpg:grpSp>
                          <wpg:cNvPr id="11" name="组合 17"/>
                          <wpg:cNvGrpSpPr/>
                          <wpg:grpSpPr>
                            <a:xfrm>
                              <a:off x="1765" y="4092"/>
                              <a:ext cx="510" cy="510"/>
                              <a:chOff x="2506" y="3861"/>
                              <a:chExt cx="566" cy="566"/>
                            </a:xfrm>
                          </wpg:grpSpPr>
                          <wps:wsp>
                            <wps:cNvPr id="50" name="椭圆 29"/>
                            <wps:cNvSpPr/>
                            <wps:spPr>
                              <a:xfrm>
                                <a:off x="2506" y="3861"/>
                                <a:ext cx="567" cy="56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53B6DB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5" name="Freeform 145"/>
                            <wps:cNvSpPr>
                              <a:spLocks noChangeAspect="1" noEditPoints="1"/>
                            </wps:cNvSpPr>
                            <wps:spPr bwMode="auto">
                              <a:xfrm>
                                <a:off x="2642" y="4003"/>
                                <a:ext cx="295" cy="283"/>
                              </a:xfrm>
                              <a:custGeom>
                                <a:avLst/>
                                <a:gdLst>
                                  <a:gd name="T0" fmla="*/ 98 w 151"/>
                                  <a:gd name="T1" fmla="*/ 6 h 145"/>
                                  <a:gd name="T2" fmla="*/ 104 w 151"/>
                                  <a:gd name="T3" fmla="*/ 145 h 145"/>
                                  <a:gd name="T4" fmla="*/ 109 w 151"/>
                                  <a:gd name="T5" fmla="*/ 6 h 145"/>
                                  <a:gd name="T6" fmla="*/ 104 w 151"/>
                                  <a:gd name="T7" fmla="*/ 0 h 145"/>
                                  <a:gd name="T8" fmla="*/ 116 w 151"/>
                                  <a:gd name="T9" fmla="*/ 6 h 145"/>
                                  <a:gd name="T10" fmla="*/ 119 w 151"/>
                                  <a:gd name="T11" fmla="*/ 141 h 145"/>
                                  <a:gd name="T12" fmla="*/ 121 w 151"/>
                                  <a:gd name="T13" fmla="*/ 6 h 145"/>
                                  <a:gd name="T14" fmla="*/ 119 w 151"/>
                                  <a:gd name="T15" fmla="*/ 4 h 145"/>
                                  <a:gd name="T16" fmla="*/ 129 w 151"/>
                                  <a:gd name="T17" fmla="*/ 6 h 145"/>
                                  <a:gd name="T18" fmla="*/ 131 w 151"/>
                                  <a:gd name="T19" fmla="*/ 141 h 145"/>
                                  <a:gd name="T20" fmla="*/ 134 w 151"/>
                                  <a:gd name="T21" fmla="*/ 6 h 145"/>
                                  <a:gd name="T22" fmla="*/ 131 w 151"/>
                                  <a:gd name="T23" fmla="*/ 4 h 145"/>
                                  <a:gd name="T24" fmla="*/ 140 w 151"/>
                                  <a:gd name="T25" fmla="*/ 6 h 145"/>
                                  <a:gd name="T26" fmla="*/ 146 w 151"/>
                                  <a:gd name="T27" fmla="*/ 145 h 145"/>
                                  <a:gd name="T28" fmla="*/ 151 w 151"/>
                                  <a:gd name="T29" fmla="*/ 6 h 145"/>
                                  <a:gd name="T30" fmla="*/ 146 w 151"/>
                                  <a:gd name="T31" fmla="*/ 0 h 145"/>
                                  <a:gd name="T32" fmla="*/ 58 w 151"/>
                                  <a:gd name="T33" fmla="*/ 1 h 145"/>
                                  <a:gd name="T34" fmla="*/ 49 w 151"/>
                                  <a:gd name="T35" fmla="*/ 134 h 145"/>
                                  <a:gd name="T36" fmla="*/ 79 w 151"/>
                                  <a:gd name="T37" fmla="*/ 144 h 145"/>
                                  <a:gd name="T38" fmla="*/ 88 w 151"/>
                                  <a:gd name="T39" fmla="*/ 10 h 145"/>
                                  <a:gd name="T40" fmla="*/ 79 w 151"/>
                                  <a:gd name="T41" fmla="*/ 1 h 145"/>
                                  <a:gd name="T42" fmla="*/ 60 w 151"/>
                                  <a:gd name="T43" fmla="*/ 47 h 145"/>
                                  <a:gd name="T44" fmla="*/ 60 w 151"/>
                                  <a:gd name="T45" fmla="*/ 40 h 145"/>
                                  <a:gd name="T46" fmla="*/ 80 w 151"/>
                                  <a:gd name="T47" fmla="*/ 44 h 145"/>
                                  <a:gd name="T48" fmla="*/ 77 w 151"/>
                                  <a:gd name="T49" fmla="*/ 47 h 145"/>
                                  <a:gd name="T50" fmla="*/ 60 w 151"/>
                                  <a:gd name="T51" fmla="*/ 33 h 145"/>
                                  <a:gd name="T52" fmla="*/ 60 w 151"/>
                                  <a:gd name="T53" fmla="*/ 26 h 145"/>
                                  <a:gd name="T54" fmla="*/ 80 w 151"/>
                                  <a:gd name="T55" fmla="*/ 29 h 145"/>
                                  <a:gd name="T56" fmla="*/ 77 w 151"/>
                                  <a:gd name="T57" fmla="*/ 33 h 145"/>
                                  <a:gd name="T58" fmla="*/ 9 w 151"/>
                                  <a:gd name="T59" fmla="*/ 1 h 145"/>
                                  <a:gd name="T60" fmla="*/ 0 w 151"/>
                                  <a:gd name="T61" fmla="*/ 134 h 145"/>
                                  <a:gd name="T62" fmla="*/ 30 w 151"/>
                                  <a:gd name="T63" fmla="*/ 144 h 145"/>
                                  <a:gd name="T64" fmla="*/ 39 w 151"/>
                                  <a:gd name="T65" fmla="*/ 10 h 145"/>
                                  <a:gd name="T66" fmla="*/ 30 w 151"/>
                                  <a:gd name="T67" fmla="*/ 1 h 145"/>
                                  <a:gd name="T68" fmla="*/ 11 w 151"/>
                                  <a:gd name="T69" fmla="*/ 47 h 145"/>
                                  <a:gd name="T70" fmla="*/ 11 w 151"/>
                                  <a:gd name="T71" fmla="*/ 40 h 145"/>
                                  <a:gd name="T72" fmla="*/ 31 w 151"/>
                                  <a:gd name="T73" fmla="*/ 44 h 145"/>
                                  <a:gd name="T74" fmla="*/ 28 w 151"/>
                                  <a:gd name="T75" fmla="*/ 47 h 145"/>
                                  <a:gd name="T76" fmla="*/ 11 w 151"/>
                                  <a:gd name="T77" fmla="*/ 33 h 145"/>
                                  <a:gd name="T78" fmla="*/ 11 w 151"/>
                                  <a:gd name="T79" fmla="*/ 26 h 145"/>
                                  <a:gd name="T80" fmla="*/ 31 w 151"/>
                                  <a:gd name="T81" fmla="*/ 29 h 145"/>
                                  <a:gd name="T82" fmla="*/ 28 w 151"/>
                                  <a:gd name="T83" fmla="*/ 33 h 145"/>
                                  <a:gd name="T84" fmla="*/ 28 w 151"/>
                                  <a:gd name="T85" fmla="*/ 33 h 14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</a:cxnLst>
                                <a:rect l="0" t="0" r="r" b="b"/>
                                <a:pathLst>
                                  <a:path w="151" h="145">
                                    <a:moveTo>
                                      <a:pt x="104" y="0"/>
                                    </a:moveTo>
                                    <a:cubicBezTo>
                                      <a:pt x="101" y="0"/>
                                      <a:pt x="98" y="3"/>
                                      <a:pt x="98" y="6"/>
                                    </a:cubicBezTo>
                                    <a:cubicBezTo>
                                      <a:pt x="98" y="139"/>
                                      <a:pt x="98" y="139"/>
                                      <a:pt x="98" y="139"/>
                                    </a:cubicBezTo>
                                    <a:cubicBezTo>
                                      <a:pt x="98" y="142"/>
                                      <a:pt x="101" y="145"/>
                                      <a:pt x="104" y="145"/>
                                    </a:cubicBezTo>
                                    <a:cubicBezTo>
                                      <a:pt x="107" y="145"/>
                                      <a:pt x="109" y="142"/>
                                      <a:pt x="109" y="139"/>
                                    </a:cubicBezTo>
                                    <a:cubicBezTo>
                                      <a:pt x="109" y="6"/>
                                      <a:pt x="109" y="6"/>
                                      <a:pt x="109" y="6"/>
                                    </a:cubicBezTo>
                                    <a:cubicBezTo>
                                      <a:pt x="109" y="3"/>
                                      <a:pt x="107" y="0"/>
                                      <a:pt x="104" y="0"/>
                                    </a:cubicBezTo>
                                    <a:cubicBezTo>
                                      <a:pt x="104" y="0"/>
                                      <a:pt x="104" y="0"/>
                                      <a:pt x="104" y="0"/>
                                    </a:cubicBezTo>
                                    <a:close/>
                                    <a:moveTo>
                                      <a:pt x="119" y="4"/>
                                    </a:moveTo>
                                    <a:cubicBezTo>
                                      <a:pt x="117" y="4"/>
                                      <a:pt x="116" y="5"/>
                                      <a:pt x="116" y="6"/>
                                    </a:cubicBezTo>
                                    <a:cubicBezTo>
                                      <a:pt x="116" y="139"/>
                                      <a:pt x="116" y="139"/>
                                      <a:pt x="116" y="139"/>
                                    </a:cubicBezTo>
                                    <a:cubicBezTo>
                                      <a:pt x="116" y="140"/>
                                      <a:pt x="117" y="141"/>
                                      <a:pt x="119" y="141"/>
                                    </a:cubicBezTo>
                                    <a:cubicBezTo>
                                      <a:pt x="120" y="141"/>
                                      <a:pt x="121" y="140"/>
                                      <a:pt x="121" y="139"/>
                                    </a:cubicBezTo>
                                    <a:cubicBezTo>
                                      <a:pt x="121" y="6"/>
                                      <a:pt x="121" y="6"/>
                                      <a:pt x="121" y="6"/>
                                    </a:cubicBezTo>
                                    <a:cubicBezTo>
                                      <a:pt x="121" y="5"/>
                                      <a:pt x="120" y="4"/>
                                      <a:pt x="119" y="4"/>
                                    </a:cubicBezTo>
                                    <a:cubicBezTo>
                                      <a:pt x="119" y="4"/>
                                      <a:pt x="119" y="4"/>
                                      <a:pt x="119" y="4"/>
                                    </a:cubicBezTo>
                                    <a:close/>
                                    <a:moveTo>
                                      <a:pt x="131" y="4"/>
                                    </a:moveTo>
                                    <a:cubicBezTo>
                                      <a:pt x="130" y="4"/>
                                      <a:pt x="129" y="5"/>
                                      <a:pt x="129" y="6"/>
                                    </a:cubicBezTo>
                                    <a:cubicBezTo>
                                      <a:pt x="129" y="139"/>
                                      <a:pt x="129" y="139"/>
                                      <a:pt x="129" y="139"/>
                                    </a:cubicBezTo>
                                    <a:cubicBezTo>
                                      <a:pt x="129" y="140"/>
                                      <a:pt x="130" y="141"/>
                                      <a:pt x="131" y="141"/>
                                    </a:cubicBezTo>
                                    <a:cubicBezTo>
                                      <a:pt x="133" y="141"/>
                                      <a:pt x="134" y="140"/>
                                      <a:pt x="134" y="139"/>
                                    </a:cubicBezTo>
                                    <a:cubicBezTo>
                                      <a:pt x="134" y="6"/>
                                      <a:pt x="134" y="6"/>
                                      <a:pt x="134" y="6"/>
                                    </a:cubicBezTo>
                                    <a:cubicBezTo>
                                      <a:pt x="134" y="5"/>
                                      <a:pt x="133" y="4"/>
                                      <a:pt x="131" y="4"/>
                                    </a:cubicBezTo>
                                    <a:cubicBezTo>
                                      <a:pt x="131" y="4"/>
                                      <a:pt x="131" y="4"/>
                                      <a:pt x="131" y="4"/>
                                    </a:cubicBezTo>
                                    <a:close/>
                                    <a:moveTo>
                                      <a:pt x="146" y="0"/>
                                    </a:moveTo>
                                    <a:cubicBezTo>
                                      <a:pt x="143" y="0"/>
                                      <a:pt x="140" y="3"/>
                                      <a:pt x="140" y="6"/>
                                    </a:cubicBezTo>
                                    <a:cubicBezTo>
                                      <a:pt x="140" y="139"/>
                                      <a:pt x="140" y="139"/>
                                      <a:pt x="140" y="139"/>
                                    </a:cubicBezTo>
                                    <a:cubicBezTo>
                                      <a:pt x="140" y="142"/>
                                      <a:pt x="143" y="145"/>
                                      <a:pt x="146" y="145"/>
                                    </a:cubicBezTo>
                                    <a:cubicBezTo>
                                      <a:pt x="149" y="145"/>
                                      <a:pt x="151" y="142"/>
                                      <a:pt x="151" y="139"/>
                                    </a:cubicBezTo>
                                    <a:cubicBezTo>
                                      <a:pt x="151" y="6"/>
                                      <a:pt x="151" y="6"/>
                                      <a:pt x="151" y="6"/>
                                    </a:cubicBezTo>
                                    <a:cubicBezTo>
                                      <a:pt x="151" y="3"/>
                                      <a:pt x="149" y="0"/>
                                      <a:pt x="146" y="0"/>
                                    </a:cubicBezTo>
                                    <a:cubicBezTo>
                                      <a:pt x="146" y="0"/>
                                      <a:pt x="146" y="0"/>
                                      <a:pt x="146" y="0"/>
                                    </a:cubicBezTo>
                                    <a:close/>
                                    <a:moveTo>
                                      <a:pt x="79" y="1"/>
                                    </a:moveTo>
                                    <a:cubicBezTo>
                                      <a:pt x="58" y="1"/>
                                      <a:pt x="58" y="1"/>
                                      <a:pt x="58" y="1"/>
                                    </a:cubicBezTo>
                                    <a:cubicBezTo>
                                      <a:pt x="53" y="1"/>
                                      <a:pt x="49" y="5"/>
                                      <a:pt x="49" y="10"/>
                                    </a:cubicBezTo>
                                    <a:cubicBezTo>
                                      <a:pt x="49" y="134"/>
                                      <a:pt x="49" y="134"/>
                                      <a:pt x="49" y="134"/>
                                    </a:cubicBezTo>
                                    <a:cubicBezTo>
                                      <a:pt x="49" y="140"/>
                                      <a:pt x="53" y="144"/>
                                      <a:pt x="58" y="144"/>
                                    </a:cubicBezTo>
                                    <a:cubicBezTo>
                                      <a:pt x="79" y="144"/>
                                      <a:pt x="79" y="144"/>
                                      <a:pt x="79" y="144"/>
                                    </a:cubicBezTo>
                                    <a:cubicBezTo>
                                      <a:pt x="84" y="144"/>
                                      <a:pt x="88" y="140"/>
                                      <a:pt x="88" y="134"/>
                                    </a:cubicBezTo>
                                    <a:cubicBezTo>
                                      <a:pt x="88" y="10"/>
                                      <a:pt x="88" y="10"/>
                                      <a:pt x="88" y="10"/>
                                    </a:cubicBezTo>
                                    <a:cubicBezTo>
                                      <a:pt x="88" y="5"/>
                                      <a:pt x="84" y="1"/>
                                      <a:pt x="79" y="1"/>
                                    </a:cubicBezTo>
                                    <a:cubicBezTo>
                                      <a:pt x="79" y="1"/>
                                      <a:pt x="79" y="1"/>
                                      <a:pt x="79" y="1"/>
                                    </a:cubicBezTo>
                                    <a:close/>
                                    <a:moveTo>
                                      <a:pt x="77" y="47"/>
                                    </a:moveTo>
                                    <a:cubicBezTo>
                                      <a:pt x="60" y="47"/>
                                      <a:pt x="60" y="47"/>
                                      <a:pt x="60" y="47"/>
                                    </a:cubicBezTo>
                                    <a:cubicBezTo>
                                      <a:pt x="58" y="47"/>
                                      <a:pt x="57" y="46"/>
                                      <a:pt x="57" y="44"/>
                                    </a:cubicBezTo>
                                    <a:cubicBezTo>
                                      <a:pt x="57" y="42"/>
                                      <a:pt x="58" y="40"/>
                                      <a:pt x="60" y="40"/>
                                    </a:cubicBezTo>
                                    <a:cubicBezTo>
                                      <a:pt x="77" y="40"/>
                                      <a:pt x="77" y="40"/>
                                      <a:pt x="77" y="40"/>
                                    </a:cubicBezTo>
                                    <a:cubicBezTo>
                                      <a:pt x="79" y="40"/>
                                      <a:pt x="80" y="42"/>
                                      <a:pt x="80" y="44"/>
                                    </a:cubicBezTo>
                                    <a:cubicBezTo>
                                      <a:pt x="80" y="46"/>
                                      <a:pt x="79" y="47"/>
                                      <a:pt x="77" y="47"/>
                                    </a:cubicBezTo>
                                    <a:cubicBezTo>
                                      <a:pt x="77" y="47"/>
                                      <a:pt x="77" y="47"/>
                                      <a:pt x="77" y="47"/>
                                    </a:cubicBezTo>
                                    <a:close/>
                                    <a:moveTo>
                                      <a:pt x="77" y="33"/>
                                    </a:moveTo>
                                    <a:cubicBezTo>
                                      <a:pt x="60" y="33"/>
                                      <a:pt x="60" y="33"/>
                                      <a:pt x="60" y="33"/>
                                    </a:cubicBezTo>
                                    <a:cubicBezTo>
                                      <a:pt x="59" y="33"/>
                                      <a:pt x="57" y="31"/>
                                      <a:pt x="57" y="29"/>
                                    </a:cubicBezTo>
                                    <a:cubicBezTo>
                                      <a:pt x="57" y="27"/>
                                      <a:pt x="59" y="26"/>
                                      <a:pt x="60" y="26"/>
                                    </a:cubicBezTo>
                                    <a:cubicBezTo>
                                      <a:pt x="77" y="26"/>
                                      <a:pt x="77" y="26"/>
                                      <a:pt x="77" y="26"/>
                                    </a:cubicBezTo>
                                    <a:cubicBezTo>
                                      <a:pt x="79" y="26"/>
                                      <a:pt x="80" y="27"/>
                                      <a:pt x="80" y="29"/>
                                    </a:cubicBezTo>
                                    <a:cubicBezTo>
                                      <a:pt x="80" y="31"/>
                                      <a:pt x="79" y="33"/>
                                      <a:pt x="77" y="33"/>
                                    </a:cubicBezTo>
                                    <a:cubicBezTo>
                                      <a:pt x="77" y="33"/>
                                      <a:pt x="77" y="33"/>
                                      <a:pt x="77" y="33"/>
                                    </a:cubicBezTo>
                                    <a:close/>
                                    <a:moveTo>
                                      <a:pt x="30" y="1"/>
                                    </a:moveTo>
                                    <a:cubicBezTo>
                                      <a:pt x="9" y="1"/>
                                      <a:pt x="9" y="1"/>
                                      <a:pt x="9" y="1"/>
                                    </a:cubicBezTo>
                                    <a:cubicBezTo>
                                      <a:pt x="4" y="1"/>
                                      <a:pt x="0" y="5"/>
                                      <a:pt x="0" y="10"/>
                                    </a:cubicBezTo>
                                    <a:cubicBezTo>
                                      <a:pt x="0" y="134"/>
                                      <a:pt x="0" y="134"/>
                                      <a:pt x="0" y="134"/>
                                    </a:cubicBezTo>
                                    <a:cubicBezTo>
                                      <a:pt x="0" y="140"/>
                                      <a:pt x="4" y="144"/>
                                      <a:pt x="9" y="144"/>
                                    </a:cubicBezTo>
                                    <a:cubicBezTo>
                                      <a:pt x="30" y="144"/>
                                      <a:pt x="30" y="144"/>
                                      <a:pt x="30" y="144"/>
                                    </a:cubicBezTo>
                                    <a:cubicBezTo>
                                      <a:pt x="35" y="144"/>
                                      <a:pt x="39" y="140"/>
                                      <a:pt x="39" y="134"/>
                                    </a:cubicBezTo>
                                    <a:cubicBezTo>
                                      <a:pt x="39" y="10"/>
                                      <a:pt x="39" y="10"/>
                                      <a:pt x="39" y="10"/>
                                    </a:cubicBezTo>
                                    <a:cubicBezTo>
                                      <a:pt x="39" y="5"/>
                                      <a:pt x="35" y="1"/>
                                      <a:pt x="30" y="1"/>
                                    </a:cubicBezTo>
                                    <a:cubicBezTo>
                                      <a:pt x="30" y="1"/>
                                      <a:pt x="30" y="1"/>
                                      <a:pt x="30" y="1"/>
                                    </a:cubicBezTo>
                                    <a:close/>
                                    <a:moveTo>
                                      <a:pt x="28" y="47"/>
                                    </a:moveTo>
                                    <a:cubicBezTo>
                                      <a:pt x="11" y="47"/>
                                      <a:pt x="11" y="47"/>
                                      <a:pt x="11" y="47"/>
                                    </a:cubicBezTo>
                                    <a:cubicBezTo>
                                      <a:pt x="9" y="47"/>
                                      <a:pt x="8" y="46"/>
                                      <a:pt x="8" y="44"/>
                                    </a:cubicBezTo>
                                    <a:cubicBezTo>
                                      <a:pt x="8" y="42"/>
                                      <a:pt x="9" y="40"/>
                                      <a:pt x="11" y="40"/>
                                    </a:cubicBezTo>
                                    <a:cubicBezTo>
                                      <a:pt x="28" y="40"/>
                                      <a:pt x="28" y="40"/>
                                      <a:pt x="28" y="40"/>
                                    </a:cubicBezTo>
                                    <a:cubicBezTo>
                                      <a:pt x="30" y="40"/>
                                      <a:pt x="31" y="42"/>
                                      <a:pt x="31" y="44"/>
                                    </a:cubicBezTo>
                                    <a:cubicBezTo>
                                      <a:pt x="31" y="46"/>
                                      <a:pt x="30" y="47"/>
                                      <a:pt x="28" y="47"/>
                                    </a:cubicBezTo>
                                    <a:cubicBezTo>
                                      <a:pt x="28" y="47"/>
                                      <a:pt x="28" y="47"/>
                                      <a:pt x="28" y="47"/>
                                    </a:cubicBezTo>
                                    <a:close/>
                                    <a:moveTo>
                                      <a:pt x="28" y="33"/>
                                    </a:moveTo>
                                    <a:cubicBezTo>
                                      <a:pt x="11" y="33"/>
                                      <a:pt x="11" y="33"/>
                                      <a:pt x="11" y="33"/>
                                    </a:cubicBezTo>
                                    <a:cubicBezTo>
                                      <a:pt x="9" y="33"/>
                                      <a:pt x="8" y="31"/>
                                      <a:pt x="8" y="29"/>
                                    </a:cubicBezTo>
                                    <a:cubicBezTo>
                                      <a:pt x="8" y="27"/>
                                      <a:pt x="9" y="26"/>
                                      <a:pt x="11" y="26"/>
                                    </a:cubicBezTo>
                                    <a:cubicBezTo>
                                      <a:pt x="28" y="26"/>
                                      <a:pt x="28" y="26"/>
                                      <a:pt x="28" y="26"/>
                                    </a:cubicBezTo>
                                    <a:cubicBezTo>
                                      <a:pt x="30" y="26"/>
                                      <a:pt x="31" y="27"/>
                                      <a:pt x="31" y="29"/>
                                    </a:cubicBezTo>
                                    <a:cubicBezTo>
                                      <a:pt x="31" y="31"/>
                                      <a:pt x="30" y="33"/>
                                      <a:pt x="28" y="33"/>
                                    </a:cubicBezTo>
                                    <a:cubicBezTo>
                                      <a:pt x="28" y="33"/>
                                      <a:pt x="28" y="33"/>
                                      <a:pt x="28" y="33"/>
                                    </a:cubicBezTo>
                                    <a:close/>
                                    <a:moveTo>
                                      <a:pt x="28" y="33"/>
                                    </a:moveTo>
                                    <a:cubicBezTo>
                                      <a:pt x="28" y="33"/>
                                      <a:pt x="28" y="33"/>
                                      <a:pt x="28" y="33"/>
                                    </a:cubicBezTo>
                                  </a:path>
                                </a:pathLst>
                              </a:cu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F55521" w:rsidRDefault="00F5552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vert="horz" wrap="square" lIns="91440" tIns="45720" rIns="91440" bIns="45720" numCol="1" anchor="t" anchorCtr="0" compatLnSpc="1"/>
                          </wps:wsp>
                        </wpg:grpSp>
                        <wps:wsp>
                          <wps:cNvPr id="8" name="矩形 23"/>
                          <wps:cNvSpPr/>
                          <wps:spPr>
                            <a:xfrm>
                              <a:off x="5520" y="4290"/>
                              <a:ext cx="6818" cy="11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  <wps:wsp>
                        <wps:cNvPr id="102" name="文本框 102"/>
                        <wps:cNvSpPr txBox="1"/>
                        <wps:spPr>
                          <a:xfrm>
                            <a:off x="4650" y="7150"/>
                            <a:ext cx="10573" cy="415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55521" w:rsidRDefault="00AC1915">
                              <w:pPr>
                                <w:spacing w:line="500" w:lineRule="exact"/>
                                <w:rPr>
                                  <w:rFonts w:ascii="汉仪旗黑-60简" w:eastAsia="汉仪旗黑-60简" w:hAnsi="汉仪旗黑-60简" w:cs="汉仪旗黑-60简"/>
                                  <w:color w:val="000000" w:themeColor="text1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汉仪旗黑-60简" w:eastAsia="汉仪旗黑-60简" w:hAnsi="汉仪旗黑-60简" w:cs="汉仪旗黑-60简" w:hint="eastAsia"/>
                                  <w:color w:val="000000" w:themeColor="text1"/>
                                  <w:sz w:val="22"/>
                                  <w:szCs w:val="22"/>
                                </w:rPr>
                                <w:t>2020.6</w:t>
                              </w:r>
                              <w:r w:rsidR="003F2BF3">
                                <w:rPr>
                                  <w:rFonts w:ascii="Cambria" w:eastAsia="汉仪旗黑-60简" w:hAnsi="Cambria" w:cs="汉仪旗黑-60简"/>
                                  <w:color w:val="000000" w:themeColor="text1"/>
                                  <w:sz w:val="22"/>
                                  <w:szCs w:val="22"/>
                                </w:rPr>
                                <w:t>~</w:t>
                              </w:r>
                              <w:r>
                                <w:rPr>
                                  <w:rFonts w:ascii="汉仪旗黑-60简" w:eastAsia="汉仪旗黑-60简" w:hAnsi="汉仪旗黑-60简" w:cs="汉仪旗黑-60简" w:hint="eastAsia"/>
                                  <w:color w:val="000000" w:themeColor="text1"/>
                                  <w:sz w:val="22"/>
                                  <w:szCs w:val="22"/>
                                </w:rPr>
                                <w:t>至今</w:t>
                              </w:r>
                              <w:r>
                                <w:rPr>
                                  <w:rFonts w:ascii="汉仪旗黑-60简" w:eastAsia="汉仪旗黑-60简" w:hAnsi="汉仪旗黑-60简" w:cs="汉仪旗黑-60简" w:hint="eastAsia"/>
                                  <w:color w:val="000000" w:themeColor="text1"/>
                                  <w:sz w:val="22"/>
                                  <w:szCs w:val="22"/>
                                </w:rPr>
                                <w:t xml:space="preserve">                        </w:t>
                              </w:r>
                              <w:r w:rsidR="006E561A">
                                <w:rPr>
                                  <w:rFonts w:ascii="Cambria" w:eastAsia="Cambria" w:hAnsi="Cambria" w:cs="汉仪旗黑-60简" w:hint="eastAsia"/>
                                  <w:color w:val="000000" w:themeColor="text1"/>
                                  <w:sz w:val="22"/>
                                  <w:szCs w:val="22"/>
                                </w:rPr>
                                <w:t>××</w:t>
                              </w:r>
                              <w:r>
                                <w:rPr>
                                  <w:rFonts w:ascii="汉仪旗黑-60简" w:eastAsia="汉仪旗黑-60简" w:hAnsi="汉仪旗黑-60简" w:cs="汉仪旗黑-60简" w:hint="eastAsia"/>
                                  <w:color w:val="000000" w:themeColor="text1"/>
                                  <w:sz w:val="22"/>
                                  <w:szCs w:val="22"/>
                                </w:rPr>
                                <w:t>网络科技有限公司</w:t>
                              </w:r>
                              <w:r>
                                <w:rPr>
                                  <w:rFonts w:ascii="汉仪旗黑-60简" w:eastAsia="汉仪旗黑-60简" w:hAnsi="汉仪旗黑-60简" w:cs="汉仪旗黑-60简" w:hint="eastAsia"/>
                                  <w:color w:val="000000" w:themeColor="text1"/>
                                  <w:sz w:val="22"/>
                                  <w:szCs w:val="22"/>
                                </w:rPr>
                                <w:t xml:space="preserve">                            </w:t>
                              </w:r>
                              <w:r>
                                <w:rPr>
                                  <w:rFonts w:ascii="汉仪旗黑-60简" w:eastAsia="汉仪旗黑-60简" w:hAnsi="汉仪旗黑-60简" w:cs="汉仪旗黑-60简" w:hint="eastAsia"/>
                                  <w:color w:val="000000" w:themeColor="text1"/>
                                  <w:sz w:val="22"/>
                                  <w:szCs w:val="22"/>
                                </w:rPr>
                                <w:t>电商运营</w:t>
                              </w:r>
                            </w:p>
                            <w:p w:rsidR="00F55521" w:rsidRDefault="00AC1915">
                              <w:pPr>
                                <w:spacing w:line="500" w:lineRule="exact"/>
                                <w:rPr>
                                  <w:rFonts w:ascii="汉仪旗黑-60简" w:eastAsia="汉仪旗黑-60简" w:hAnsi="汉仪旗黑-60简" w:cs="汉仪旗黑-60简"/>
                                  <w:color w:val="000000" w:themeColor="text1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汉仪旗黑-60简" w:eastAsia="汉仪旗黑-60简" w:hAnsi="汉仪旗黑-60简" w:cs="汉仪旗黑-60简" w:hint="eastAsia"/>
                                  <w:color w:val="000000" w:themeColor="text1"/>
                                  <w:sz w:val="22"/>
                                  <w:szCs w:val="22"/>
                                </w:rPr>
                                <w:t>工作描述：</w:t>
                              </w:r>
                            </w:p>
                            <w:p w:rsidR="00F55521" w:rsidRDefault="00AC1915">
                              <w:pPr>
                                <w:numPr>
                                  <w:ilvl w:val="0"/>
                                  <w:numId w:val="1"/>
                                </w:numPr>
                                <w:spacing w:line="500" w:lineRule="exact"/>
                                <w:rPr>
                                  <w:rFonts w:ascii="汉仪旗黑-60简" w:eastAsia="汉仪旗黑-60简" w:hAnsi="汉仪旗黑-60简" w:cs="汉仪旗黑-60简"/>
                                  <w:color w:val="000000" w:themeColor="text1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汉仪旗黑-60简" w:eastAsia="汉仪旗黑-60简" w:hAnsi="汉仪旗黑-60简" w:cs="汉仪旗黑-60简" w:hint="eastAsia"/>
                                  <w:color w:val="000000" w:themeColor="text1"/>
                                  <w:sz w:val="22"/>
                                  <w:szCs w:val="22"/>
                                </w:rPr>
                                <w:t>负责电商平台的开店拓展和日常运营（天猫、京东、拼多多等</w:t>
                              </w:r>
                              <w:r w:rsidR="0051243E">
                                <w:rPr>
                                  <w:rFonts w:ascii="汉仪旗黑-60简" w:eastAsia="汉仪旗黑-60简" w:hAnsi="汉仪旗黑-60简" w:cs="汉仪旗黑-60简" w:hint="eastAsia"/>
                                  <w:color w:val="000000" w:themeColor="text1"/>
                                  <w:sz w:val="22"/>
                                  <w:szCs w:val="22"/>
                                </w:rPr>
                                <w:t>。</w:t>
                              </w:r>
                            </w:p>
                            <w:p w:rsidR="00F55521" w:rsidRDefault="00AC1915">
                              <w:pPr>
                                <w:numPr>
                                  <w:ilvl w:val="0"/>
                                  <w:numId w:val="1"/>
                                </w:numPr>
                                <w:spacing w:line="500" w:lineRule="exact"/>
                                <w:rPr>
                                  <w:rFonts w:ascii="汉仪旗黑-60简" w:eastAsia="汉仪旗黑-60简" w:hAnsi="汉仪旗黑-60简" w:cs="汉仪旗黑-60简"/>
                                  <w:color w:val="000000" w:themeColor="text1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汉仪旗黑-60简" w:eastAsia="汉仪旗黑-60简" w:hAnsi="汉仪旗黑-60简" w:cs="汉仪旗黑-60简" w:hint="eastAsia"/>
                                  <w:color w:val="000000" w:themeColor="text1"/>
                                  <w:sz w:val="22"/>
                                  <w:szCs w:val="22"/>
                                </w:rPr>
                                <w:t>负责店铺的推广运营，提高店铺点击率和浏览量，完成公司制定的销售目标</w:t>
                              </w:r>
                              <w:r w:rsidR="0051243E">
                                <w:rPr>
                                  <w:rFonts w:ascii="汉仪旗黑-60简" w:eastAsia="汉仪旗黑-60简" w:hAnsi="汉仪旗黑-60简" w:cs="汉仪旗黑-60简" w:hint="eastAsia"/>
                                  <w:color w:val="000000" w:themeColor="text1"/>
                                  <w:sz w:val="22"/>
                                  <w:szCs w:val="22"/>
                                </w:rPr>
                                <w:t>。</w:t>
                              </w:r>
                            </w:p>
                            <w:p w:rsidR="00F55521" w:rsidRDefault="00AC1915">
                              <w:pPr>
                                <w:numPr>
                                  <w:ilvl w:val="0"/>
                                  <w:numId w:val="1"/>
                                </w:numPr>
                                <w:spacing w:line="500" w:lineRule="exact"/>
                                <w:rPr>
                                  <w:rFonts w:ascii="汉仪旗黑-60简" w:eastAsia="汉仪旗黑-60简" w:hAnsi="汉仪旗黑-60简" w:cs="汉仪旗黑-60简"/>
                                  <w:color w:val="000000" w:themeColor="text1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汉仪旗黑-60简" w:eastAsia="汉仪旗黑-60简" w:hAnsi="汉仪旗黑-60简" w:cs="汉仪旗黑-60简" w:hint="eastAsia"/>
                                  <w:color w:val="000000" w:themeColor="text1"/>
                                  <w:sz w:val="22"/>
                                  <w:szCs w:val="22"/>
                                </w:rPr>
                                <w:t>和小二保持良好沟通，争取各类活动资源，负责活动报</w:t>
                              </w:r>
                              <w:r>
                                <w:rPr>
                                  <w:rFonts w:ascii="汉仪旗黑-60简" w:eastAsia="汉仪旗黑-60简" w:hAnsi="汉仪旗黑-60简" w:cs="汉仪旗黑-60简" w:hint="eastAsia"/>
                                  <w:color w:val="000000" w:themeColor="text1"/>
                                  <w:sz w:val="22"/>
                                  <w:szCs w:val="22"/>
                                </w:rPr>
                                <w:t>名</w:t>
                              </w:r>
                              <w:r w:rsidR="0051243E">
                                <w:rPr>
                                  <w:rFonts w:ascii="汉仪旗黑-60简" w:eastAsia="汉仪旗黑-60简" w:hAnsi="汉仪旗黑-60简" w:cs="汉仪旗黑-60简" w:hint="eastAsia"/>
                                  <w:color w:val="000000" w:themeColor="text1"/>
                                  <w:sz w:val="22"/>
                                  <w:szCs w:val="22"/>
                                </w:rPr>
                                <w:t>。</w:t>
                              </w:r>
                            </w:p>
                            <w:p w:rsidR="00F55521" w:rsidRDefault="00AC1915">
                              <w:pPr>
                                <w:numPr>
                                  <w:ilvl w:val="0"/>
                                  <w:numId w:val="1"/>
                                </w:numPr>
                                <w:spacing w:line="500" w:lineRule="exact"/>
                                <w:rPr>
                                  <w:rFonts w:ascii="汉仪旗黑-60简" w:eastAsia="汉仪旗黑-60简" w:hAnsi="汉仪旗黑-60简" w:cs="汉仪旗黑-60简"/>
                                  <w:color w:val="000000" w:themeColor="text1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汉仪旗黑-60简" w:eastAsia="汉仪旗黑-60简" w:hAnsi="汉仪旗黑-60简" w:cs="汉仪旗黑-60简" w:hint="eastAsia"/>
                                  <w:color w:val="000000" w:themeColor="text1"/>
                                  <w:sz w:val="22"/>
                                  <w:szCs w:val="22"/>
                                </w:rPr>
                                <w:t>负责站内站外付费推广，不断优化推广数据</w:t>
                              </w:r>
                              <w:r w:rsidR="0051243E">
                                <w:rPr>
                                  <w:rFonts w:ascii="汉仪旗黑-60简" w:eastAsia="汉仪旗黑-60简" w:hAnsi="汉仪旗黑-60简" w:cs="汉仪旗黑-60简" w:hint="eastAsia"/>
                                  <w:color w:val="000000" w:themeColor="text1"/>
                                  <w:sz w:val="22"/>
                                  <w:szCs w:val="22"/>
                                </w:rPr>
                                <w:t>。</w:t>
                              </w:r>
                            </w:p>
                            <w:p w:rsidR="00F55521" w:rsidRDefault="00AC1915">
                              <w:pPr>
                                <w:numPr>
                                  <w:ilvl w:val="0"/>
                                  <w:numId w:val="1"/>
                                </w:numPr>
                                <w:spacing w:line="500" w:lineRule="exact"/>
                                <w:rPr>
                                  <w:rFonts w:ascii="汉仪旗黑-60简" w:eastAsia="汉仪旗黑-60简" w:hAnsi="汉仪旗黑-60简" w:cs="汉仪旗黑-60简"/>
                                  <w:color w:val="000000" w:themeColor="text1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汉仪旗黑-60简" w:eastAsia="汉仪旗黑-60简" w:hAnsi="汉仪旗黑-60简" w:cs="汉仪旗黑-60简" w:hint="eastAsia"/>
                                  <w:color w:val="000000" w:themeColor="text1"/>
                                  <w:sz w:val="22"/>
                                  <w:szCs w:val="22"/>
                                </w:rPr>
                                <w:t>制定年度，季度，月度活动计划和落地执行</w:t>
                              </w:r>
                              <w:r w:rsidR="0051243E">
                                <w:rPr>
                                  <w:rFonts w:ascii="汉仪旗黑-60简" w:eastAsia="汉仪旗黑-60简" w:hAnsi="汉仪旗黑-60简" w:cs="汉仪旗黑-60简" w:hint="eastAsia"/>
                                  <w:color w:val="000000" w:themeColor="text1"/>
                                  <w:sz w:val="22"/>
                                  <w:szCs w:val="22"/>
                                </w:rPr>
                                <w:t>。</w:t>
                              </w:r>
                              <w:bookmarkStart w:id="0" w:name="_GoBack"/>
                              <w:bookmarkEnd w:id="0"/>
                            </w:p>
                            <w:p w:rsidR="00F55521" w:rsidRPr="0051243E" w:rsidRDefault="00AC1915" w:rsidP="0051243E">
                              <w:pPr>
                                <w:numPr>
                                  <w:ilvl w:val="0"/>
                                  <w:numId w:val="1"/>
                                </w:numPr>
                                <w:spacing w:line="500" w:lineRule="exact"/>
                                <w:rPr>
                                  <w:rFonts w:ascii="汉仪旗黑-60简" w:eastAsia="汉仪旗黑-60简" w:hAnsi="汉仪旗黑-60简" w:cs="汉仪旗黑-60简"/>
                                  <w:color w:val="000000" w:themeColor="text1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汉仪旗黑-60简" w:eastAsia="汉仪旗黑-60简" w:hAnsi="汉仪旗黑-60简" w:cs="汉仪旗黑-60简" w:hint="eastAsia"/>
                                  <w:color w:val="000000" w:themeColor="text1"/>
                                  <w:sz w:val="22"/>
                                  <w:szCs w:val="22"/>
                                </w:rPr>
                                <w:t>平台行业</w:t>
                              </w:r>
                              <w:r w:rsidR="0051243E">
                                <w:rPr>
                                  <w:rFonts w:ascii="汉仪旗黑-60简" w:eastAsia="汉仪旗黑-60简" w:hAnsi="汉仪旗黑-60简" w:cs="汉仪旗黑-60简" w:hint="eastAsia"/>
                                  <w:color w:val="000000" w:themeColor="text1"/>
                                  <w:sz w:val="22"/>
                                  <w:szCs w:val="22"/>
                                </w:rPr>
                                <w:t>信息和竞争对手信息收集和分析，协助新产品开发，提出产品改进意见。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spAutoFit/>
                        </wps:bodyPr>
                      </wps:wsp>
                      <wps:wsp>
                        <wps:cNvPr id="103" name="文本框 103"/>
                        <wps:cNvSpPr txBox="1"/>
                        <wps:spPr>
                          <a:xfrm>
                            <a:off x="4650" y="14483"/>
                            <a:ext cx="10573" cy="165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55521" w:rsidRDefault="00AC1915">
                              <w:pPr>
                                <w:spacing w:line="500" w:lineRule="exact"/>
                                <w:rPr>
                                  <w:rFonts w:ascii="汉仪旗黑-60简" w:eastAsia="汉仪旗黑-60简" w:hAnsi="汉仪旗黑-60简" w:cs="汉仪旗黑-60简"/>
                                  <w:color w:val="000000" w:themeColor="text1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汉仪旗黑-60简" w:eastAsia="汉仪旗黑-60简" w:hAnsi="汉仪旗黑-60简" w:cs="汉仪旗黑-60简" w:hint="eastAsia"/>
                                  <w:color w:val="000000" w:themeColor="text1"/>
                                  <w:sz w:val="22"/>
                                  <w:szCs w:val="22"/>
                                </w:rPr>
                                <w:t>1</w:t>
                              </w:r>
                              <w:r>
                                <w:rPr>
                                  <w:rFonts w:ascii="汉仪旗黑-60简" w:eastAsia="汉仪旗黑-60简" w:hAnsi="汉仪旗黑-60简" w:cs="汉仪旗黑-60简" w:hint="eastAsia"/>
                                  <w:color w:val="000000" w:themeColor="text1"/>
                                  <w:sz w:val="22"/>
                                  <w:szCs w:val="22"/>
                                </w:rPr>
                                <w:t>年以上电子商务行业工作经验，精通天猫、京东等网络商场营销规则及推广模式；熟悉掌握互联网推广技术、精通各种网络营销渠道，手段和工具，能独立完成推广方案的制定，实施并跟踪；有较强的沟通能力及文笔表达能力，工作责任心强，有良好的团队协作精神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spAutoFit/>
                        </wps:bodyPr>
                      </wps:wsp>
                      <wps:wsp>
                        <wps:cNvPr id="100" name="文本框 100"/>
                        <wps:cNvSpPr txBox="1"/>
                        <wps:spPr>
                          <a:xfrm>
                            <a:off x="4650" y="4730"/>
                            <a:ext cx="10573" cy="165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55521" w:rsidRDefault="00AC1915">
                              <w:pPr>
                                <w:spacing w:line="500" w:lineRule="exact"/>
                                <w:rPr>
                                  <w:rFonts w:ascii="汉仪旗黑-60简" w:eastAsia="汉仪旗黑-60简" w:hAnsi="汉仪旗黑-60简" w:cs="汉仪旗黑-60简"/>
                                  <w:color w:val="000000" w:themeColor="text1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汉仪旗黑-60简" w:eastAsia="汉仪旗黑-60简" w:hAnsi="汉仪旗黑-60简" w:cs="汉仪旗黑-60简" w:hint="eastAsia"/>
                                  <w:color w:val="000000" w:themeColor="text1"/>
                                  <w:sz w:val="22"/>
                                  <w:szCs w:val="22"/>
                                </w:rPr>
                                <w:t>2016.9</w:t>
                              </w:r>
                              <w:r w:rsidR="003F2BF3">
                                <w:rPr>
                                  <w:rFonts w:ascii="Cambria" w:eastAsia="汉仪旗黑-60简" w:hAnsi="Cambria" w:cs="汉仪旗黑-60简"/>
                                  <w:color w:val="000000" w:themeColor="text1"/>
                                  <w:sz w:val="22"/>
                                  <w:szCs w:val="22"/>
                                </w:rPr>
                                <w:t>~</w:t>
                              </w:r>
                              <w:r>
                                <w:rPr>
                                  <w:rFonts w:ascii="汉仪旗黑-60简" w:eastAsia="汉仪旗黑-60简" w:hAnsi="汉仪旗黑-60简" w:cs="汉仪旗黑-60简" w:hint="eastAsia"/>
                                  <w:color w:val="000000" w:themeColor="text1"/>
                                  <w:sz w:val="22"/>
                                  <w:szCs w:val="22"/>
                                </w:rPr>
                                <w:t xml:space="preserve">2020.6                         </w:t>
                              </w:r>
                              <w:r>
                                <w:rPr>
                                  <w:rFonts w:ascii="汉仪旗黑-60简" w:eastAsia="汉仪旗黑-60简" w:hAnsi="汉仪旗黑-60简" w:cs="汉仪旗黑-60简" w:hint="eastAsia"/>
                                  <w:color w:val="000000" w:themeColor="text1"/>
                                  <w:sz w:val="22"/>
                                  <w:szCs w:val="22"/>
                                </w:rPr>
                                <w:t>武汉</w:t>
                              </w:r>
                              <w:r w:rsidR="00C21FF4">
                                <w:rPr>
                                  <w:rFonts w:ascii="Cambria" w:eastAsia="Cambria" w:hAnsi="Cambria" w:cs="汉仪旗黑-60简" w:hint="eastAsia"/>
                                  <w:color w:val="000000" w:themeColor="text1"/>
                                  <w:sz w:val="22"/>
                                  <w:szCs w:val="22"/>
                                </w:rPr>
                                <w:t>×</w:t>
                              </w:r>
                              <w:r w:rsidR="00C21FF4">
                                <w:rPr>
                                  <w:rFonts w:ascii="Cambria" w:eastAsia="Cambria" w:hAnsi="Cambria" w:cs="汉仪旗黑-60简" w:hint="eastAsia"/>
                                  <w:color w:val="000000" w:themeColor="text1"/>
                                  <w:sz w:val="22"/>
                                  <w:szCs w:val="22"/>
                                </w:rPr>
                                <w:t>×</w:t>
                              </w:r>
                              <w:r>
                                <w:rPr>
                                  <w:rFonts w:ascii="汉仪旗黑-60简" w:eastAsia="汉仪旗黑-60简" w:hAnsi="汉仪旗黑-60简" w:cs="汉仪旗黑-60简" w:hint="eastAsia"/>
                                  <w:color w:val="000000" w:themeColor="text1"/>
                                  <w:sz w:val="22"/>
                                  <w:szCs w:val="22"/>
                                </w:rPr>
                                <w:t>大学</w:t>
                              </w:r>
                              <w:r>
                                <w:rPr>
                                  <w:rFonts w:ascii="汉仪旗黑-60简" w:eastAsia="汉仪旗黑-60简" w:hAnsi="汉仪旗黑-60简" w:cs="汉仪旗黑-60简" w:hint="eastAsia"/>
                                  <w:color w:val="000000" w:themeColor="text1"/>
                                  <w:sz w:val="22"/>
                                  <w:szCs w:val="22"/>
                                </w:rPr>
                                <w:t xml:space="preserve">                        </w:t>
                              </w:r>
                              <w:r>
                                <w:rPr>
                                  <w:rFonts w:ascii="汉仪旗黑-60简" w:eastAsia="汉仪旗黑-60简" w:hAnsi="汉仪旗黑-60简" w:cs="汉仪旗黑-60简" w:hint="eastAsia"/>
                                  <w:color w:val="000000" w:themeColor="text1"/>
                                  <w:sz w:val="22"/>
                                  <w:szCs w:val="22"/>
                                </w:rPr>
                                <w:t>市场营销专业</w:t>
                              </w:r>
                              <w:r>
                                <w:rPr>
                                  <w:rFonts w:ascii="汉仪旗黑-60简" w:eastAsia="汉仪旗黑-60简" w:hAnsi="汉仪旗黑-60简" w:cs="汉仪旗黑-60简" w:hint="eastAsia"/>
                                  <w:color w:val="000000" w:themeColor="text1"/>
                                  <w:sz w:val="22"/>
                                  <w:szCs w:val="22"/>
                                </w:rPr>
                                <w:t>/</w:t>
                              </w:r>
                              <w:r>
                                <w:rPr>
                                  <w:rFonts w:ascii="汉仪旗黑-60简" w:eastAsia="汉仪旗黑-60简" w:hAnsi="汉仪旗黑-60简" w:cs="汉仪旗黑-60简" w:hint="eastAsia"/>
                                  <w:color w:val="000000" w:themeColor="text1"/>
                                  <w:sz w:val="22"/>
                                  <w:szCs w:val="22"/>
                                </w:rPr>
                                <w:t>专科</w:t>
                              </w:r>
                            </w:p>
                            <w:p w:rsidR="00F55521" w:rsidRDefault="00AC1915">
                              <w:pPr>
                                <w:spacing w:line="500" w:lineRule="exact"/>
                                <w:rPr>
                                  <w:rFonts w:ascii="汉仪旗黑-60简" w:eastAsia="汉仪旗黑-60简" w:hAnsi="汉仪旗黑-60简" w:cs="汉仪旗黑-60简"/>
                                  <w:color w:val="000000" w:themeColor="text1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汉仪旗黑-60简" w:eastAsia="汉仪旗黑-60简" w:hAnsi="汉仪旗黑-60简" w:cs="汉仪旗黑-60简" w:hint="eastAsia"/>
                                  <w:color w:val="000000" w:themeColor="text1"/>
                                  <w:sz w:val="22"/>
                                  <w:szCs w:val="22"/>
                                </w:rPr>
                                <w:t>主修课程：管理学、微观经济学、宏观经济学、管理信息系统、统计学、运筹学、会计学、财务管理、市场营销、经济法、消费</w:t>
                              </w:r>
                              <w:r>
                                <w:rPr>
                                  <w:rFonts w:ascii="汉仪旗黑-60简" w:eastAsia="汉仪旗黑-60简" w:hAnsi="汉仪旗黑-60简" w:cs="汉仪旗黑-60简" w:hint="eastAsia"/>
                                  <w:color w:val="000000" w:themeColor="text1"/>
                                  <w:sz w:val="22"/>
                                  <w:szCs w:val="22"/>
                                </w:rPr>
                                <w:t>者行为学、消费心理学等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spAutoFit/>
                        </wps:bodyPr>
                      </wps:wsp>
                      <wps:wsp>
                        <wps:cNvPr id="101" name="文本框 101"/>
                        <wps:cNvSpPr txBox="1"/>
                        <wps:spPr>
                          <a:xfrm>
                            <a:off x="4650" y="12063"/>
                            <a:ext cx="10573" cy="165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55521" w:rsidRDefault="00AC1915">
                              <w:pPr>
                                <w:spacing w:line="500" w:lineRule="exact"/>
                                <w:rPr>
                                  <w:rFonts w:ascii="汉仪旗黑-60简" w:eastAsia="汉仪旗黑-60简" w:hAnsi="汉仪旗黑-60简" w:cs="汉仪旗黑-60简"/>
                                  <w:color w:val="000000" w:themeColor="text1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汉仪旗黑-60简" w:eastAsia="汉仪旗黑-60简" w:hAnsi="汉仪旗黑-60简" w:cs="汉仪旗黑-60简" w:hint="eastAsia"/>
                                  <w:color w:val="000000" w:themeColor="text1"/>
                                  <w:sz w:val="22"/>
                                  <w:szCs w:val="22"/>
                                </w:rPr>
                                <w:t>语言证书：英语四级（</w:t>
                              </w:r>
                              <w:r>
                                <w:rPr>
                                  <w:rFonts w:ascii="汉仪旗黑-60简" w:eastAsia="汉仪旗黑-60简" w:hAnsi="汉仪旗黑-60简" w:cs="汉仪旗黑-60简" w:hint="eastAsia"/>
                                  <w:color w:val="000000" w:themeColor="text1"/>
                                  <w:sz w:val="22"/>
                                  <w:szCs w:val="22"/>
                                </w:rPr>
                                <w:t>CET4</w:t>
                              </w:r>
                              <w:r>
                                <w:rPr>
                                  <w:rFonts w:ascii="汉仪旗黑-60简" w:eastAsia="汉仪旗黑-60简" w:hAnsi="汉仪旗黑-60简" w:cs="汉仪旗黑-60简" w:hint="eastAsia"/>
                                  <w:color w:val="000000" w:themeColor="text1"/>
                                  <w:sz w:val="22"/>
                                  <w:szCs w:val="22"/>
                                </w:rPr>
                                <w:t>）</w:t>
                              </w:r>
                              <w:r w:rsidR="0051243E">
                                <w:rPr>
                                  <w:rFonts w:ascii="汉仪旗黑-60简" w:eastAsia="汉仪旗黑-60简" w:hAnsi="汉仪旗黑-60简" w:cs="汉仪旗黑-60简" w:hint="eastAsia"/>
                                  <w:color w:val="000000" w:themeColor="text1"/>
                                  <w:sz w:val="22"/>
                                  <w:szCs w:val="22"/>
                                </w:rPr>
                                <w:t>。</w:t>
                              </w:r>
                            </w:p>
                            <w:p w:rsidR="00F55521" w:rsidRDefault="00AC1915">
                              <w:pPr>
                                <w:spacing w:line="500" w:lineRule="exact"/>
                                <w:rPr>
                                  <w:rFonts w:ascii="汉仪旗黑-60简" w:eastAsia="汉仪旗黑-60简" w:hAnsi="汉仪旗黑-60简" w:cs="汉仪旗黑-60简"/>
                                  <w:color w:val="000000" w:themeColor="text1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汉仪旗黑-60简" w:eastAsia="汉仪旗黑-60简" w:hAnsi="汉仪旗黑-60简" w:cs="汉仪旗黑-60简" w:hint="eastAsia"/>
                                  <w:color w:val="000000" w:themeColor="text1"/>
                                  <w:sz w:val="22"/>
                                  <w:szCs w:val="22"/>
                                </w:rPr>
                                <w:t>办公技能：熟练使用</w:t>
                              </w:r>
                              <w:r>
                                <w:rPr>
                                  <w:rFonts w:ascii="汉仪旗黑-60简" w:eastAsia="汉仪旗黑-60简" w:hAnsi="汉仪旗黑-60简" w:cs="汉仪旗黑-60简" w:hint="eastAsia"/>
                                  <w:color w:val="000000" w:themeColor="text1"/>
                                  <w:sz w:val="22"/>
                                  <w:szCs w:val="22"/>
                                </w:rPr>
                                <w:t>word</w:t>
                              </w:r>
                              <w:r>
                                <w:rPr>
                                  <w:rFonts w:ascii="汉仪旗黑-60简" w:eastAsia="汉仪旗黑-60简" w:hAnsi="汉仪旗黑-60简" w:cs="汉仪旗黑-60简" w:hint="eastAsia"/>
                                  <w:color w:val="000000" w:themeColor="text1"/>
                                  <w:sz w:val="22"/>
                                  <w:szCs w:val="22"/>
                                </w:rPr>
                                <w:t>、</w:t>
                              </w:r>
                              <w:r>
                                <w:rPr>
                                  <w:rFonts w:ascii="汉仪旗黑-60简" w:eastAsia="汉仪旗黑-60简" w:hAnsi="汉仪旗黑-60简" w:cs="汉仪旗黑-60简" w:hint="eastAsia"/>
                                  <w:color w:val="000000" w:themeColor="text1"/>
                                  <w:sz w:val="22"/>
                                  <w:szCs w:val="22"/>
                                </w:rPr>
                                <w:t>excel</w:t>
                              </w:r>
                              <w:r>
                                <w:rPr>
                                  <w:rFonts w:ascii="汉仪旗黑-60简" w:eastAsia="汉仪旗黑-60简" w:hAnsi="汉仪旗黑-60简" w:cs="汉仪旗黑-60简" w:hint="eastAsia"/>
                                  <w:color w:val="000000" w:themeColor="text1"/>
                                  <w:sz w:val="22"/>
                                  <w:szCs w:val="22"/>
                                </w:rPr>
                                <w:t>等</w:t>
                              </w:r>
                              <w:r>
                                <w:rPr>
                                  <w:rFonts w:ascii="汉仪旗黑-60简" w:eastAsia="汉仪旗黑-60简" w:hAnsi="汉仪旗黑-60简" w:cs="汉仪旗黑-60简" w:hint="eastAsia"/>
                                  <w:color w:val="000000" w:themeColor="text1"/>
                                  <w:sz w:val="22"/>
                                  <w:szCs w:val="22"/>
                                </w:rPr>
                                <w:t>office</w:t>
                              </w:r>
                              <w:r>
                                <w:rPr>
                                  <w:rFonts w:ascii="汉仪旗黑-60简" w:eastAsia="汉仪旗黑-60简" w:hAnsi="汉仪旗黑-60简" w:cs="汉仪旗黑-60简" w:hint="eastAsia"/>
                                  <w:color w:val="000000" w:themeColor="text1"/>
                                  <w:sz w:val="22"/>
                                  <w:szCs w:val="22"/>
                                </w:rPr>
                                <w:t>办公软件</w:t>
                              </w:r>
                              <w:r w:rsidR="0051243E">
                                <w:rPr>
                                  <w:rFonts w:ascii="汉仪旗黑-60简" w:eastAsia="汉仪旗黑-60简" w:hAnsi="汉仪旗黑-60简" w:cs="汉仪旗黑-60简" w:hint="eastAsia"/>
                                  <w:color w:val="000000" w:themeColor="text1"/>
                                  <w:sz w:val="22"/>
                                  <w:szCs w:val="22"/>
                                </w:rPr>
                                <w:t>。</w:t>
                              </w:r>
                            </w:p>
                            <w:p w:rsidR="00F55521" w:rsidRDefault="00AC1915">
                              <w:pPr>
                                <w:spacing w:line="500" w:lineRule="exact"/>
                                <w:ind w:left="1100" w:hangingChars="500" w:hanging="1100"/>
                                <w:rPr>
                                  <w:rFonts w:ascii="汉仪旗黑-60简" w:eastAsia="汉仪旗黑-60简" w:hAnsi="汉仪旗黑-60简" w:cs="汉仪旗黑-60简"/>
                                  <w:color w:val="000000" w:themeColor="text1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汉仪旗黑-60简" w:eastAsia="汉仪旗黑-60简" w:hAnsi="汉仪旗黑-60简" w:cs="汉仪旗黑-60简" w:hint="eastAsia"/>
                                  <w:color w:val="000000" w:themeColor="text1"/>
                                  <w:sz w:val="22"/>
                                  <w:szCs w:val="22"/>
                                </w:rPr>
                                <w:t>职业技能：熟悉</w:t>
                              </w:r>
                              <w:r>
                                <w:rPr>
                                  <w:rFonts w:ascii="汉仪旗黑-60简" w:eastAsia="汉仪旗黑-60简" w:hAnsi="汉仪旗黑-60简" w:cs="汉仪旗黑-60简" w:hint="eastAsia"/>
                                  <w:color w:val="000000" w:themeColor="text1"/>
                                  <w:sz w:val="22"/>
                                  <w:szCs w:val="22"/>
                                </w:rPr>
                                <w:t>Windows/UNIX/Linux</w:t>
                              </w:r>
                              <w:r>
                                <w:rPr>
                                  <w:rFonts w:ascii="汉仪旗黑-60简" w:eastAsia="汉仪旗黑-60简" w:hAnsi="汉仪旗黑-60简" w:cs="汉仪旗黑-60简" w:hint="eastAsia"/>
                                  <w:color w:val="000000" w:themeColor="text1"/>
                                  <w:sz w:val="22"/>
                                  <w:szCs w:val="22"/>
                                </w:rPr>
                                <w:t>操作系统；熟悉主流网络</w:t>
                              </w:r>
                              <w:r>
                                <w:rPr>
                                  <w:rFonts w:ascii="汉仪旗黑-60简" w:eastAsia="汉仪旗黑-60简" w:hAnsi="汉仪旗黑-60简" w:cs="汉仪旗黑-60简" w:hint="eastAsia"/>
                                  <w:color w:val="000000" w:themeColor="text1"/>
                                  <w:sz w:val="22"/>
                                  <w:szCs w:val="22"/>
                                </w:rPr>
                                <w:t>/</w:t>
                              </w:r>
                              <w:r>
                                <w:rPr>
                                  <w:rFonts w:ascii="汉仪旗黑-60简" w:eastAsia="汉仪旗黑-60简" w:hAnsi="汉仪旗黑-60简" w:cs="汉仪旗黑-60简" w:hint="eastAsia"/>
                                  <w:color w:val="000000" w:themeColor="text1"/>
                                  <w:sz w:val="22"/>
                                  <w:szCs w:val="22"/>
                                </w:rPr>
                                <w:t>安全产品配置</w:t>
                              </w:r>
                              <w:r>
                                <w:rPr>
                                  <w:rFonts w:ascii="汉仪旗黑-60简" w:eastAsia="汉仪旗黑-60简" w:hAnsi="汉仪旗黑-60简" w:cs="汉仪旗黑-60简" w:hint="eastAsia"/>
                                  <w:color w:val="000000" w:themeColor="text1"/>
                                  <w:sz w:val="22"/>
                                  <w:szCs w:val="22"/>
                                </w:rPr>
                                <w:t>(</w:t>
                              </w:r>
                              <w:r>
                                <w:rPr>
                                  <w:rFonts w:ascii="汉仪旗黑-60简" w:eastAsia="汉仪旗黑-60简" w:hAnsi="汉仪旗黑-60简" w:cs="汉仪旗黑-60简" w:hint="eastAsia"/>
                                  <w:color w:val="000000" w:themeColor="text1"/>
                                  <w:sz w:val="22"/>
                                  <w:szCs w:val="22"/>
                                </w:rPr>
                                <w:t>如</w:t>
                              </w:r>
                              <w:r>
                                <w:rPr>
                                  <w:rFonts w:ascii="汉仪旗黑-60简" w:eastAsia="汉仪旗黑-60简" w:hAnsi="汉仪旗黑-60简" w:cs="汉仪旗黑-60简" w:hint="eastAsia"/>
                                  <w:color w:val="000000" w:themeColor="text1"/>
                                  <w:sz w:val="22"/>
                                  <w:szCs w:val="22"/>
                                </w:rPr>
                                <w:t>CISCO</w:t>
                              </w:r>
                              <w:r>
                                <w:rPr>
                                  <w:rFonts w:ascii="汉仪旗黑-60简" w:eastAsia="汉仪旗黑-60简" w:hAnsi="汉仪旗黑-60简" w:cs="汉仪旗黑-60简" w:hint="eastAsia"/>
                                  <w:color w:val="000000" w:themeColor="text1"/>
                                  <w:sz w:val="22"/>
                                  <w:szCs w:val="22"/>
                                </w:rPr>
                                <w:t>、</w:t>
                              </w:r>
                              <w:r>
                                <w:rPr>
                                  <w:rFonts w:ascii="汉仪旗黑-60简" w:eastAsia="汉仪旗黑-60简" w:hAnsi="汉仪旗黑-60简" w:cs="汉仪旗黑-60简" w:hint="eastAsia"/>
                                  <w:color w:val="000000" w:themeColor="text1"/>
                                  <w:sz w:val="22"/>
                                  <w:szCs w:val="22"/>
                                </w:rPr>
                                <w:t>H3C</w:t>
                              </w:r>
                              <w:r>
                                <w:rPr>
                                  <w:rFonts w:ascii="汉仪旗黑-60简" w:eastAsia="汉仪旗黑-60简" w:hAnsi="汉仪旗黑-60简" w:cs="汉仪旗黑-60简" w:hint="eastAsia"/>
                                  <w:color w:val="000000" w:themeColor="text1"/>
                                  <w:sz w:val="22"/>
                                  <w:szCs w:val="22"/>
                                </w:rPr>
                                <w:t>、华为</w:t>
                              </w:r>
                              <w:r>
                                <w:rPr>
                                  <w:rFonts w:ascii="汉仪旗黑-60简" w:eastAsia="汉仪旗黑-60简" w:hAnsi="汉仪旗黑-60简" w:cs="汉仪旗黑-60简" w:hint="eastAsia"/>
                                  <w:color w:val="000000" w:themeColor="text1"/>
                                  <w:sz w:val="22"/>
                                  <w:szCs w:val="22"/>
                                </w:rPr>
                                <w:t>)</w:t>
                              </w:r>
                              <w:r w:rsidR="0051243E">
                                <w:rPr>
                                  <w:rFonts w:ascii="汉仪旗黑-60简" w:eastAsia="汉仪旗黑-60简" w:hAnsi="汉仪旗黑-60简" w:cs="汉仪旗黑-60简" w:hint="eastAsia"/>
                                  <w:color w:val="000000" w:themeColor="text1"/>
                                  <w:sz w:val="22"/>
                                  <w:szCs w:val="22"/>
                                </w:rPr>
                                <w:t>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sp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组合 58" o:spid="_x0000_s1049" style="position:absolute;left:0;text-align:left;margin-left:-44.9pt;margin-top:24.75pt;width:528.65pt;height:602.35pt;z-index:251664384;mso-height-relative:margin" coordorigin="4650,4090" coordsize="10573,120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">
                <v:group id="组合 56" o:spid="_x0000_s1050" style="position:absolute;left:4650;top:11423;width:10573;height:515" coordorigin="1765,11843" coordsize="10573,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<v:shape id="文本框 20" o:spid="_x0000_s1051" type="#_x0000_t202" style="position:absolute;left:2316;top:11843;width:3288;height:5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" filled="f" stroked="f" strokeweight=".5pt">
                    <v:textbox style="mso-fit-shape-to-text:t">
                      <w:txbxContent>
                        <w:p w:rsidR="00F55521" w:rsidRDefault="00AC1915">
                          <w:pPr>
                            <w:spacing w:line="360" w:lineRule="exact"/>
                            <w:rPr>
                              <w:rFonts w:ascii="汉仪旗黑-60简" w:eastAsia="汉仪旗黑-60简" w:hAnsi="汉仪旗黑-60简" w:cs="汉仪旗黑-60简"/>
                              <w:color w:val="53B6DB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汉仪旗黑-60简" w:eastAsia="汉仪旗黑-60简" w:hAnsi="汉仪旗黑-60简" w:cs="汉仪旗黑-60简" w:hint="eastAsia"/>
                              <w:color w:val="53B6DB"/>
                              <w:sz w:val="28"/>
                              <w:szCs w:val="28"/>
                            </w:rPr>
                            <w:t>专业技能</w:t>
                          </w:r>
                          <w:r>
                            <w:rPr>
                              <w:rFonts w:ascii="汉仪旗黑-60简" w:eastAsia="汉仪旗黑-60简" w:hAnsi="汉仪旗黑-60简" w:cs="汉仪旗黑-60简" w:hint="eastAsia"/>
                              <w:color w:val="53B6DB"/>
                              <w:sz w:val="28"/>
                              <w:szCs w:val="28"/>
                            </w:rPr>
                            <w:t xml:space="preserve"> | Technology</w:t>
                          </w:r>
                        </w:p>
                      </w:txbxContent>
                    </v:textbox>
                  </v:shape>
                  <v:group id="组合 11" o:spid="_x0000_s1052" style="position:absolute;left:1765;top:11847;width:511;height:511" coordorigin="2506,10336" coordsize="567,5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    <v:oval id="椭圆 29" o:spid="_x0000_s1053" style="position:absolute;left:2506;top:10336;width:567;height:5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" fillcolor="#53b6db" stroked="f" strokeweight="1pt">
                      <v:stroke joinstyle="miter"/>
                    </v:oval>
                    <v:shape id="Freeform 324" o:spid="_x0000_s1054" style="position:absolute;left:2648;top:10478;width:283;height:283;visibility:visible;mso-wrap-style:square;v-text-anchor:top" coordsize="64,6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" adj="-11796480,,5400" path="m60,50c40,17,40,17,40,17,40,4,40,4,40,4v2,,2,,2,c43,4,44,3,44,2,44,1,43,,42,,22,,22,,22,,21,,20,1,20,2v,1,1,2,2,2c24,4,24,4,24,4v,13,,13,,13c4,50,4,50,4,50,,58,3,64,12,64v40,,40,,40,c61,64,64,58,60,50m15,40c28,18,28,18,28,18,28,4,28,4,28,4v8,,8,,8,c36,18,36,18,36,18,49,40,49,40,49,40r-34,xe" fillcolor="white [3212]" stroked="f">
                      <v:stroke joinstyle="miter"/>
                      <v:formulas/>
                      <v:path arrowok="t" o:connecttype="custom" o:connectlocs="2147483646,2147483646;2147483646,2147483646;2147483646,2147483646;2147483646,2147483646;2147483646,2147483646;2147483646,0;2147483646,0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" o:connectangles="0,0,0,0,0,0,0,0,0,0,0,0,0,0,0,0,0,0,0,0,0,0" textboxrect="0,0,64,64"/>
                      <o:lock v:ext="edit" aspectratio="t" verticies="t"/>
                      <v:textbox>
                        <w:txbxContent>
                          <w:p w:rsidR="00F55521" w:rsidRDefault="00F55521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v:group>
                  <v:rect id="矩形 38" o:spid="_x0000_s1055" style="position:absolute;left:5520;top:12043;width:6818;height:1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" fillcolor="#f2f2f2 [3052]" stroked="f" strokeweight="1pt"/>
                </v:group>
                <v:group id="组合 55" o:spid="_x0000_s1056" style="position:absolute;left:4650;top:6510;width:10573;height:514" coordorigin="1765,7470" coordsize="10573,5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<v:group id="组合 12" o:spid="_x0000_s1057" style="position:absolute;left:1765;top:7472;width:510;height:510" coordorigin="2506,5608" coordsize="566,5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  <v:oval id="椭圆 29" o:spid="_x0000_s1058" style="position:absolute;left:2506;top:5608;width:567;height:5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" fillcolor="#53b6db" stroked="f" strokeweight="1pt">
                      <v:stroke joinstyle="miter"/>
                    </v:oval>
                    <v:shape id="Freeform 82" o:spid="_x0000_s1059" style="position:absolute;left:2647;top:5750;width:285;height:283;visibility:visible;mso-wrap-style:square;v-text-anchor:top" coordsize="116,11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" adj="-11796480,,5400" path="m46,64c5,64,5,64,5,64,2,64,,67,,70v,41,,41,,41c,114,2,116,5,116v41,,41,,41,c49,116,51,114,51,111v,-41,,-41,,-41c51,67,49,64,46,64xm46,c5,,5,,5,,2,,,2,,5,,47,,47,,47v,2,2,5,5,5c46,52,46,52,46,52v3,,5,-3,5,-5c51,5,51,5,51,5,51,2,49,,46,xm41,39v,1,-1,2,-3,2c10,41,10,41,10,41,9,41,7,40,7,39,7,10,7,10,7,10,7,9,9,8,10,8v28,,28,,28,c40,8,41,9,41,10v,29,,29,,29xm110,c69,,69,,69,,66,,64,2,64,5v,42,,42,,42c64,49,66,52,69,52v41,,41,,41,c113,52,116,49,116,47v,-42,,-42,,-42c116,2,113,,110,xm110,64v-41,,-41,,-41,c66,64,64,67,64,70v,41,,41,,41c64,114,66,116,69,116v41,,41,,41,c113,116,116,114,116,111v,-41,,-41,,-41c116,67,113,64,110,64xm110,64v,,,,,e" fillcolor="white [3212]" stroked="f">
                      <v:stroke joinstyle="miter"/>
                      <v:formulas/>
                      <v:path arrowok="t" o:connecttype="custom" o:connectlocs="113,156;12,156;0,171;0,271;12,283;113,283;125,271;125,171;113,156;113,0;12,0;0,12;0,115;12,127;113,127;125,115;125,12;113,0;101,95;93,100;25,100;17,95;17,24;25,20;93,20;101,24;101,95;270,0;170,0;157,12;157,115;170,127;270,127;285,115;285,12;270,0;270,156;170,156;157,171;157,271;170,283;270,283;285,271;285,171;270,156;270,156;270,156" o:connectangles="0,0,0,0,0,0,0,0,0,0,0,0,0,0,0,0,0,0,0,0,0,0,0,0,0,0,0,0,0,0,0,0,0,0,0,0,0,0,0,0,0,0,0,0,0,0,0" textboxrect="0,0,116,116"/>
                      <o:lock v:ext="edit" aspectratio="t" verticies="t"/>
                      <v:textbox>
                        <w:txbxContent>
                          <w:p w:rsidR="00F55521" w:rsidRDefault="00F55521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v:group>
                  <v:shape id="文本框 20" o:spid="_x0000_s1060" type="#_x0000_t202" style="position:absolute;left:2316;top:7470;width:3288;height:5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" filled="f" stroked="f" strokeweight=".5pt">
                    <v:textbox style="mso-fit-shape-to-text:t">
                      <w:txbxContent>
                        <w:p w:rsidR="00F55521" w:rsidRDefault="00AC1915">
                          <w:pPr>
                            <w:spacing w:line="360" w:lineRule="exact"/>
                            <w:rPr>
                              <w:rFonts w:ascii="汉仪旗黑-60简" w:eastAsia="汉仪旗黑-60简" w:hAnsi="汉仪旗黑-60简" w:cs="汉仪旗黑-60简"/>
                              <w:color w:val="53B6DB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汉仪旗黑-60简" w:eastAsia="汉仪旗黑-60简" w:hAnsi="汉仪旗黑-60简" w:cs="汉仪旗黑-60简" w:hint="eastAsia"/>
                              <w:color w:val="53B6DB"/>
                              <w:sz w:val="28"/>
                              <w:szCs w:val="28"/>
                            </w:rPr>
                            <w:t>工作经历</w:t>
                          </w:r>
                          <w:r>
                            <w:rPr>
                              <w:rFonts w:ascii="汉仪旗黑-60简" w:eastAsia="汉仪旗黑-60简" w:hAnsi="汉仪旗黑-60简" w:cs="汉仪旗黑-60简" w:hint="eastAsia"/>
                              <w:color w:val="53B6DB"/>
                              <w:sz w:val="28"/>
                              <w:szCs w:val="28"/>
                            </w:rPr>
                            <w:t xml:space="preserve"> | Experience</w:t>
                          </w:r>
                        </w:p>
                      </w:txbxContent>
                    </v:textbox>
                  </v:shape>
                  <v:rect id="矩形 37" o:spid="_x0000_s1061" style="position:absolute;left:5520;top:7670;width:6818;height:1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" fillcolor="#f2f2f2 [3052]" stroked="f" strokeweight="1pt"/>
                </v:group>
                <v:group id="组合 57" o:spid="_x0000_s1062" style="position:absolute;left:4651;top:13843;width:10572;height:515" coordorigin="1766,14223" coordsize="10572,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uOu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">
                  <v:shape id="文本框 20" o:spid="_x0000_s1063" type="#_x0000_t202" style="position:absolute;left:2316;top:14223;width:3288;height:5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" filled="f" stroked="f" strokeweight=".5pt">
                    <v:textbox style="mso-fit-shape-to-text:t">
                      <w:txbxContent>
                        <w:p w:rsidR="00F55521" w:rsidRDefault="00AC1915">
                          <w:pPr>
                            <w:spacing w:line="360" w:lineRule="exact"/>
                            <w:rPr>
                              <w:rFonts w:ascii="汉仪旗黑-60简" w:eastAsia="汉仪旗黑-60简" w:hAnsi="汉仪旗黑-60简" w:cs="汉仪旗黑-60简"/>
                              <w:color w:val="53B6DB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汉仪旗黑-60简" w:eastAsia="汉仪旗黑-60简" w:hAnsi="汉仪旗黑-60简" w:cs="汉仪旗黑-60简" w:hint="eastAsia"/>
                              <w:color w:val="53B6DB"/>
                              <w:sz w:val="28"/>
                              <w:szCs w:val="28"/>
                            </w:rPr>
                            <w:t>自我评价</w:t>
                          </w:r>
                          <w:r>
                            <w:rPr>
                              <w:rFonts w:ascii="汉仪旗黑-60简" w:eastAsia="汉仪旗黑-60简" w:hAnsi="汉仪旗黑-60简" w:cs="汉仪旗黑-60简" w:hint="eastAsia"/>
                              <w:color w:val="53B6DB"/>
                              <w:sz w:val="28"/>
                              <w:szCs w:val="28"/>
                            </w:rPr>
                            <w:t xml:space="preserve"> | Evaluation</w:t>
                          </w:r>
                        </w:p>
                      </w:txbxContent>
                    </v:textbox>
                  </v:shape>
                  <v:group id="_x0000_s1064" style="position:absolute;left:1766;top:14227;width:511;height:511" coordorigin="4077,13085" coordsize="567,5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95B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VMYnh9CT9Azp8AAAD//wMAUEsBAi0AFAAGAAgAAAAhANvh9svuAAAAhQEAABMAAAAAAAAAAAAA&#10;AAAAAAAAAFtDb250ZW50X1R5cGVzXS54bWxQSwECLQAUAAYACAAAACEAWvQsW78AAAAVAQAACwAA&#10;AAAAAAAAAAAAAAAfAQAAX3JlbHMvLnJlbHNQSwECLQAUAAYACAAAACEAFBveQcMAAADbAAAADwAA&#10;AAAAAAAAAAAAAAAHAgAAZHJzL2Rvd25yZXYueG1sUEsFBgAAAAADAAMAtwAAAPcCAAAAAA==&#10;">
                    <v:oval id="椭圆 29" o:spid="_x0000_s1065" style="position:absolute;left:4077;top:13085;width:567;height:5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" fillcolor="#53b6db" stroked="f" strokeweight="1pt">
                      <v:stroke joinstyle="miter"/>
                    </v:oval>
                    <v:shape id="圆形小人1 29" o:spid="_x0000_s1066" style="position:absolute;left:4181;top:13227;width:359;height:283;visibility:visible;mso-wrap-style:square;v-text-anchor:middle" coordsize="683211,43204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" adj="-11796480,,5400" path="m512137,280189v76030,,141518,60368,170903,147329l683211,432048r-165161,l517720,423301c501526,375376,479652,331635,452572,294062v18451,-9286,38607,-13873,59565,-13873xm242652,216651v107842,,200731,85625,242411,208971l485305,432048,,432048r242,-6425c41922,302276,134811,216651,242652,216651xm512137,127447v37507,,67913,29990,67913,66984c580050,231425,549644,261414,512137,261414v-37507,,-67913,-29989,-67913,-66983c444224,157437,474630,127447,512137,127447xm242652,v53201,,96328,42537,96328,95010c338980,147482,295853,190020,242652,190020v-53200,,-96328,-42538,-96328,-95010c146324,42537,189452,,242652,xe" fillcolor="white [3212]" stroked="f">
                      <v:stroke joinstyle="miter"/>
                      <v:formulas/>
                      <v:path arrowok="t" o:connecttype="custom" o:connectlocs="0,1;1,1;1,1;0,1;0,1;0,1;0,1;0,1;0,1;0,1;0,1;0,1;0,1;0,0;1,1;0,1;0,1;0,0;0,0;0,0;0,1;0,0;0,0" o:connectangles="0,0,0,0,0,0,0,0,0,0,0,0,0,0,0,0,0,0,0,0,0,0,0" textboxrect="0,0,683211,432048"/>
                      <o:lock v:ext="edit" aspectratio="t"/>
                      <v:textbox>
                        <w:txbxContent>
                          <w:p w:rsidR="00F55521" w:rsidRDefault="00F55521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v:group>
                  <v:rect id="矩形 34" o:spid="_x0000_s1067" style="position:absolute;left:5520;top:14423;width:6818;height:1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" fillcolor="#f2f2f2 [3052]" stroked="f" strokeweight="1pt"/>
                </v:group>
                <v:group id="组合 54" o:spid="_x0000_s1068" style="position:absolute;left:4650;top:4090;width:10573;height:514" coordorigin="1765,4090" coordsize="10573,5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<v:shape id="文本框 20" o:spid="_x0000_s1069" type="#_x0000_t202" style="position:absolute;left:2316;top:4090;width:3288;height:5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" filled="f" stroked="f" strokeweight=".5pt">
                    <v:textbox style="mso-fit-shape-to-text:t">
                      <w:txbxContent>
                        <w:p w:rsidR="00F55521" w:rsidRDefault="00AC1915">
                          <w:pPr>
                            <w:spacing w:line="360" w:lineRule="exact"/>
                            <w:rPr>
                              <w:rFonts w:ascii="汉仪旗黑-60简" w:eastAsia="汉仪旗黑-60简" w:hAnsi="汉仪旗黑-60简" w:cs="汉仪旗黑-60简"/>
                              <w:color w:val="53B6DB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汉仪旗黑-60简" w:eastAsia="汉仪旗黑-60简" w:hAnsi="汉仪旗黑-60简" w:cs="汉仪旗黑-60简" w:hint="eastAsia"/>
                              <w:color w:val="53B6DB"/>
                              <w:sz w:val="28"/>
                              <w:szCs w:val="28"/>
                            </w:rPr>
                            <w:t>教育背景</w:t>
                          </w:r>
                          <w:r>
                            <w:rPr>
                              <w:rFonts w:ascii="汉仪旗黑-60简" w:eastAsia="汉仪旗黑-60简" w:hAnsi="汉仪旗黑-60简" w:cs="汉仪旗黑-60简" w:hint="eastAsia"/>
                              <w:color w:val="53B6DB"/>
                              <w:sz w:val="28"/>
                              <w:szCs w:val="28"/>
                            </w:rPr>
                            <w:t xml:space="preserve"> | Education</w:t>
                          </w:r>
                        </w:p>
                      </w:txbxContent>
                    </v:textbox>
                  </v:shape>
                  <v:group id="组合 17" o:spid="_x0000_s1070" style="position:absolute;left:1765;top:4092;width:510;height:510" coordorigin="2506,3861" coordsize="566,5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  <v:oval id="椭圆 29" o:spid="_x0000_s1071" style="position:absolute;left:2506;top:3861;width:567;height:5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" fillcolor="#53b6db" stroked="f" strokeweight="1pt">
                      <v:stroke joinstyle="miter"/>
                    </v:oval>
                    <v:shape id="Freeform 145" o:spid="_x0000_s1072" style="position:absolute;left:2642;top:4003;width:295;height:283;visibility:visible;mso-wrap-style:square;v-text-anchor:top" coordsize="151,14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" adj="-11796480,,5400" path="m104,v-3,,-6,3,-6,6c98,139,98,139,98,139v,3,3,6,6,6c107,145,109,142,109,139,109,6,109,6,109,6,109,3,107,,104,v,,,,,xm119,4v-2,,-3,1,-3,2c116,139,116,139,116,139v,1,1,2,3,2c120,141,121,140,121,139,121,6,121,6,121,6v,-1,-1,-2,-2,-2c119,4,119,4,119,4xm131,4v-1,,-2,1,-2,2c129,139,129,139,129,139v,1,1,2,2,2c133,141,134,140,134,139,134,6,134,6,134,6v,-1,-1,-2,-3,-2c131,4,131,4,131,4xm146,v-3,,-6,3,-6,6c140,139,140,139,140,139v,3,3,6,6,6c149,145,151,142,151,139,151,6,151,6,151,6,151,3,149,,146,v,,,,,xm79,1c58,1,58,1,58,1v-5,,-9,4,-9,9c49,134,49,134,49,134v,6,4,10,9,10c79,144,79,144,79,144v5,,9,-4,9,-10c88,10,88,10,88,10,88,5,84,1,79,1v,,,,,xm77,47v-17,,-17,,-17,c58,47,57,46,57,44v,-2,1,-4,3,-4c77,40,77,40,77,40v2,,3,2,3,4c80,46,79,47,77,47v,,,,,xm77,33v-17,,-17,,-17,c59,33,57,31,57,29v,-2,2,-3,3,-3c77,26,77,26,77,26v2,,3,1,3,3c80,31,79,33,77,33v,,,,,xm30,1c9,1,9,1,9,1,4,1,,5,,10,,134,,134,,134v,6,4,10,9,10c30,144,30,144,30,144v5,,9,-4,9,-10c39,10,39,10,39,10,39,5,35,1,30,1v,,,,,xm28,47v-17,,-17,,-17,c9,47,8,46,8,44v,-2,1,-4,3,-4c28,40,28,40,28,40v2,,3,2,3,4c31,46,30,47,28,47v,,,,,xm28,33v-17,,-17,,-17,c9,33,8,31,8,29v,-2,1,-3,3,-3c28,26,28,26,28,26v2,,3,1,3,3c31,31,30,33,28,33v,,,,,xm28,33v,,,,,e" fillcolor="white [3212]" stroked="f">
                      <v:stroke joinstyle="miter"/>
                      <v:formulas/>
                      <v:path arrowok="t" o:connecttype="custom" o:connectlocs="191,12;203,283;213,12;203,0;227,12;232,275;236,12;232,8;252,12;256,275;262,12;256,8;274,12;285,283;295,12;285,0;113,2;96,262;154,281;172,20;154,2;117,92;117,78;156,86;150,92;117,64;117,51;156,57;150,64;18,2;0,262;59,281;76,20;59,2;21,92;21,78;61,86;55,92;21,64;21,51;61,57;55,64;55,64" o:connectangles="0,0,0,0,0,0,0,0,0,0,0,0,0,0,0,0,0,0,0,0,0,0,0,0,0,0,0,0,0,0,0,0,0,0,0,0,0,0,0,0,0,0,0" textboxrect="0,0,151,145"/>
                      <o:lock v:ext="edit" aspectratio="t" verticies="t"/>
                      <v:textbox>
                        <w:txbxContent>
                          <w:p w:rsidR="00F55521" w:rsidRDefault="00F55521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v:group>
                  <v:rect id="矩形 23" o:spid="_x0000_s1073" style="position:absolute;left:5520;top:4290;width:6818;height:1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" fillcolor="#f2f2f2 [3052]" stroked="f" strokeweight="1pt"/>
                </v:group>
                <v:shape id="文本框 102" o:spid="_x0000_s1074" type="#_x0000_t202" style="position:absolute;left:4650;top:7150;width:10573;height:41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" filled="f" stroked="f" strokeweight=".5pt">
                  <v:textbox style="mso-fit-shape-to-text:t">
                    <w:txbxContent>
                      <w:p w:rsidR="00F55521" w:rsidRDefault="00AC1915">
                        <w:pPr>
                          <w:spacing w:line="500" w:lineRule="exact"/>
                          <w:rPr>
                            <w:rFonts w:ascii="汉仪旗黑-60简" w:eastAsia="汉仪旗黑-60简" w:hAnsi="汉仪旗黑-60简" w:cs="汉仪旗黑-60简"/>
                            <w:color w:val="000000" w:themeColor="text1"/>
                            <w:sz w:val="22"/>
                            <w:szCs w:val="22"/>
                          </w:rPr>
                        </w:pPr>
                        <w:r>
                          <w:rPr>
                            <w:rFonts w:ascii="汉仪旗黑-60简" w:eastAsia="汉仪旗黑-60简" w:hAnsi="汉仪旗黑-60简" w:cs="汉仪旗黑-60简" w:hint="eastAsia"/>
                            <w:color w:val="000000" w:themeColor="text1"/>
                            <w:sz w:val="22"/>
                            <w:szCs w:val="22"/>
                          </w:rPr>
                          <w:t>2020.6</w:t>
                        </w:r>
                        <w:r w:rsidR="003F2BF3">
                          <w:rPr>
                            <w:rFonts w:ascii="Cambria" w:eastAsia="汉仪旗黑-60简" w:hAnsi="Cambria" w:cs="汉仪旗黑-60简"/>
                            <w:color w:val="000000" w:themeColor="text1"/>
                            <w:sz w:val="22"/>
                            <w:szCs w:val="22"/>
                          </w:rPr>
                          <w:t>~</w:t>
                        </w:r>
                        <w:r>
                          <w:rPr>
                            <w:rFonts w:ascii="汉仪旗黑-60简" w:eastAsia="汉仪旗黑-60简" w:hAnsi="汉仪旗黑-60简" w:cs="汉仪旗黑-60简" w:hint="eastAsia"/>
                            <w:color w:val="000000" w:themeColor="text1"/>
                            <w:sz w:val="22"/>
                            <w:szCs w:val="22"/>
                          </w:rPr>
                          <w:t>至今</w:t>
                        </w:r>
                        <w:r>
                          <w:rPr>
                            <w:rFonts w:ascii="汉仪旗黑-60简" w:eastAsia="汉仪旗黑-60简" w:hAnsi="汉仪旗黑-60简" w:cs="汉仪旗黑-60简" w:hint="eastAsia"/>
                            <w:color w:val="000000" w:themeColor="text1"/>
                            <w:sz w:val="22"/>
                            <w:szCs w:val="22"/>
                          </w:rPr>
                          <w:t xml:space="preserve">                        </w:t>
                        </w:r>
                        <w:r w:rsidR="006E561A">
                          <w:rPr>
                            <w:rFonts w:ascii="Cambria" w:eastAsia="Cambria" w:hAnsi="Cambria" w:cs="汉仪旗黑-60简" w:hint="eastAsia"/>
                            <w:color w:val="000000" w:themeColor="text1"/>
                            <w:sz w:val="22"/>
                            <w:szCs w:val="22"/>
                          </w:rPr>
                          <w:t>××</w:t>
                        </w:r>
                        <w:r>
                          <w:rPr>
                            <w:rFonts w:ascii="汉仪旗黑-60简" w:eastAsia="汉仪旗黑-60简" w:hAnsi="汉仪旗黑-60简" w:cs="汉仪旗黑-60简" w:hint="eastAsia"/>
                            <w:color w:val="000000" w:themeColor="text1"/>
                            <w:sz w:val="22"/>
                            <w:szCs w:val="22"/>
                          </w:rPr>
                          <w:t>网络科技有限公司</w:t>
                        </w:r>
                        <w:r>
                          <w:rPr>
                            <w:rFonts w:ascii="汉仪旗黑-60简" w:eastAsia="汉仪旗黑-60简" w:hAnsi="汉仪旗黑-60简" w:cs="汉仪旗黑-60简" w:hint="eastAsia"/>
                            <w:color w:val="000000" w:themeColor="text1"/>
                            <w:sz w:val="22"/>
                            <w:szCs w:val="22"/>
                          </w:rPr>
                          <w:t xml:space="preserve">                            </w:t>
                        </w:r>
                        <w:r>
                          <w:rPr>
                            <w:rFonts w:ascii="汉仪旗黑-60简" w:eastAsia="汉仪旗黑-60简" w:hAnsi="汉仪旗黑-60简" w:cs="汉仪旗黑-60简" w:hint="eastAsia"/>
                            <w:color w:val="000000" w:themeColor="text1"/>
                            <w:sz w:val="22"/>
                            <w:szCs w:val="22"/>
                          </w:rPr>
                          <w:t>电商运营</w:t>
                        </w:r>
                      </w:p>
                      <w:p w:rsidR="00F55521" w:rsidRDefault="00AC1915">
                        <w:pPr>
                          <w:spacing w:line="500" w:lineRule="exact"/>
                          <w:rPr>
                            <w:rFonts w:ascii="汉仪旗黑-60简" w:eastAsia="汉仪旗黑-60简" w:hAnsi="汉仪旗黑-60简" w:cs="汉仪旗黑-60简"/>
                            <w:color w:val="000000" w:themeColor="text1"/>
                            <w:sz w:val="22"/>
                            <w:szCs w:val="22"/>
                          </w:rPr>
                        </w:pPr>
                        <w:r>
                          <w:rPr>
                            <w:rFonts w:ascii="汉仪旗黑-60简" w:eastAsia="汉仪旗黑-60简" w:hAnsi="汉仪旗黑-60简" w:cs="汉仪旗黑-60简" w:hint="eastAsia"/>
                            <w:color w:val="000000" w:themeColor="text1"/>
                            <w:sz w:val="22"/>
                            <w:szCs w:val="22"/>
                          </w:rPr>
                          <w:t>工作描述：</w:t>
                        </w:r>
                      </w:p>
                      <w:p w:rsidR="00F55521" w:rsidRDefault="00AC1915">
                        <w:pPr>
                          <w:numPr>
                            <w:ilvl w:val="0"/>
                            <w:numId w:val="1"/>
                          </w:numPr>
                          <w:spacing w:line="500" w:lineRule="exact"/>
                          <w:rPr>
                            <w:rFonts w:ascii="汉仪旗黑-60简" w:eastAsia="汉仪旗黑-60简" w:hAnsi="汉仪旗黑-60简" w:cs="汉仪旗黑-60简"/>
                            <w:color w:val="000000" w:themeColor="text1"/>
                            <w:sz w:val="22"/>
                            <w:szCs w:val="22"/>
                          </w:rPr>
                        </w:pPr>
                        <w:r>
                          <w:rPr>
                            <w:rFonts w:ascii="汉仪旗黑-60简" w:eastAsia="汉仪旗黑-60简" w:hAnsi="汉仪旗黑-60简" w:cs="汉仪旗黑-60简" w:hint="eastAsia"/>
                            <w:color w:val="000000" w:themeColor="text1"/>
                            <w:sz w:val="22"/>
                            <w:szCs w:val="22"/>
                          </w:rPr>
                          <w:t>负责电商平台的开店拓展和日常运营（天猫、京东、拼多多等</w:t>
                        </w:r>
                        <w:r w:rsidR="0051243E">
                          <w:rPr>
                            <w:rFonts w:ascii="汉仪旗黑-60简" w:eastAsia="汉仪旗黑-60简" w:hAnsi="汉仪旗黑-60简" w:cs="汉仪旗黑-60简" w:hint="eastAsia"/>
                            <w:color w:val="000000" w:themeColor="text1"/>
                            <w:sz w:val="22"/>
                            <w:szCs w:val="22"/>
                          </w:rPr>
                          <w:t>。</w:t>
                        </w:r>
                      </w:p>
                      <w:p w:rsidR="00F55521" w:rsidRDefault="00AC1915">
                        <w:pPr>
                          <w:numPr>
                            <w:ilvl w:val="0"/>
                            <w:numId w:val="1"/>
                          </w:numPr>
                          <w:spacing w:line="500" w:lineRule="exact"/>
                          <w:rPr>
                            <w:rFonts w:ascii="汉仪旗黑-60简" w:eastAsia="汉仪旗黑-60简" w:hAnsi="汉仪旗黑-60简" w:cs="汉仪旗黑-60简"/>
                            <w:color w:val="000000" w:themeColor="text1"/>
                            <w:sz w:val="22"/>
                            <w:szCs w:val="22"/>
                          </w:rPr>
                        </w:pPr>
                        <w:r>
                          <w:rPr>
                            <w:rFonts w:ascii="汉仪旗黑-60简" w:eastAsia="汉仪旗黑-60简" w:hAnsi="汉仪旗黑-60简" w:cs="汉仪旗黑-60简" w:hint="eastAsia"/>
                            <w:color w:val="000000" w:themeColor="text1"/>
                            <w:sz w:val="22"/>
                            <w:szCs w:val="22"/>
                          </w:rPr>
                          <w:t>负责店铺的推广运营，提高店铺点击率和浏览量，完成公司制定的销售目标</w:t>
                        </w:r>
                        <w:r w:rsidR="0051243E">
                          <w:rPr>
                            <w:rFonts w:ascii="汉仪旗黑-60简" w:eastAsia="汉仪旗黑-60简" w:hAnsi="汉仪旗黑-60简" w:cs="汉仪旗黑-60简" w:hint="eastAsia"/>
                            <w:color w:val="000000" w:themeColor="text1"/>
                            <w:sz w:val="22"/>
                            <w:szCs w:val="22"/>
                          </w:rPr>
                          <w:t>。</w:t>
                        </w:r>
                      </w:p>
                      <w:p w:rsidR="00F55521" w:rsidRDefault="00AC1915">
                        <w:pPr>
                          <w:numPr>
                            <w:ilvl w:val="0"/>
                            <w:numId w:val="1"/>
                          </w:numPr>
                          <w:spacing w:line="500" w:lineRule="exact"/>
                          <w:rPr>
                            <w:rFonts w:ascii="汉仪旗黑-60简" w:eastAsia="汉仪旗黑-60简" w:hAnsi="汉仪旗黑-60简" w:cs="汉仪旗黑-60简"/>
                            <w:color w:val="000000" w:themeColor="text1"/>
                            <w:sz w:val="22"/>
                            <w:szCs w:val="22"/>
                          </w:rPr>
                        </w:pPr>
                        <w:r>
                          <w:rPr>
                            <w:rFonts w:ascii="汉仪旗黑-60简" w:eastAsia="汉仪旗黑-60简" w:hAnsi="汉仪旗黑-60简" w:cs="汉仪旗黑-60简" w:hint="eastAsia"/>
                            <w:color w:val="000000" w:themeColor="text1"/>
                            <w:sz w:val="22"/>
                            <w:szCs w:val="22"/>
                          </w:rPr>
                          <w:t>和小二保持良好沟通，争取各类活动资源，负责活动报</w:t>
                        </w:r>
                        <w:r>
                          <w:rPr>
                            <w:rFonts w:ascii="汉仪旗黑-60简" w:eastAsia="汉仪旗黑-60简" w:hAnsi="汉仪旗黑-60简" w:cs="汉仪旗黑-60简" w:hint="eastAsia"/>
                            <w:color w:val="000000" w:themeColor="text1"/>
                            <w:sz w:val="22"/>
                            <w:szCs w:val="22"/>
                          </w:rPr>
                          <w:t>名</w:t>
                        </w:r>
                        <w:r w:rsidR="0051243E">
                          <w:rPr>
                            <w:rFonts w:ascii="汉仪旗黑-60简" w:eastAsia="汉仪旗黑-60简" w:hAnsi="汉仪旗黑-60简" w:cs="汉仪旗黑-60简" w:hint="eastAsia"/>
                            <w:color w:val="000000" w:themeColor="text1"/>
                            <w:sz w:val="22"/>
                            <w:szCs w:val="22"/>
                          </w:rPr>
                          <w:t>。</w:t>
                        </w:r>
                      </w:p>
                      <w:p w:rsidR="00F55521" w:rsidRDefault="00AC1915">
                        <w:pPr>
                          <w:numPr>
                            <w:ilvl w:val="0"/>
                            <w:numId w:val="1"/>
                          </w:numPr>
                          <w:spacing w:line="500" w:lineRule="exact"/>
                          <w:rPr>
                            <w:rFonts w:ascii="汉仪旗黑-60简" w:eastAsia="汉仪旗黑-60简" w:hAnsi="汉仪旗黑-60简" w:cs="汉仪旗黑-60简"/>
                            <w:color w:val="000000" w:themeColor="text1"/>
                            <w:sz w:val="22"/>
                            <w:szCs w:val="22"/>
                          </w:rPr>
                        </w:pPr>
                        <w:r>
                          <w:rPr>
                            <w:rFonts w:ascii="汉仪旗黑-60简" w:eastAsia="汉仪旗黑-60简" w:hAnsi="汉仪旗黑-60简" w:cs="汉仪旗黑-60简" w:hint="eastAsia"/>
                            <w:color w:val="000000" w:themeColor="text1"/>
                            <w:sz w:val="22"/>
                            <w:szCs w:val="22"/>
                          </w:rPr>
                          <w:t>负责站内站外付费推广，不断优化推广数据</w:t>
                        </w:r>
                        <w:r w:rsidR="0051243E">
                          <w:rPr>
                            <w:rFonts w:ascii="汉仪旗黑-60简" w:eastAsia="汉仪旗黑-60简" w:hAnsi="汉仪旗黑-60简" w:cs="汉仪旗黑-60简" w:hint="eastAsia"/>
                            <w:color w:val="000000" w:themeColor="text1"/>
                            <w:sz w:val="22"/>
                            <w:szCs w:val="22"/>
                          </w:rPr>
                          <w:t>。</w:t>
                        </w:r>
                      </w:p>
                      <w:p w:rsidR="00F55521" w:rsidRDefault="00AC1915">
                        <w:pPr>
                          <w:numPr>
                            <w:ilvl w:val="0"/>
                            <w:numId w:val="1"/>
                          </w:numPr>
                          <w:spacing w:line="500" w:lineRule="exact"/>
                          <w:rPr>
                            <w:rFonts w:ascii="汉仪旗黑-60简" w:eastAsia="汉仪旗黑-60简" w:hAnsi="汉仪旗黑-60简" w:cs="汉仪旗黑-60简"/>
                            <w:color w:val="000000" w:themeColor="text1"/>
                            <w:sz w:val="22"/>
                            <w:szCs w:val="22"/>
                          </w:rPr>
                        </w:pPr>
                        <w:r>
                          <w:rPr>
                            <w:rFonts w:ascii="汉仪旗黑-60简" w:eastAsia="汉仪旗黑-60简" w:hAnsi="汉仪旗黑-60简" w:cs="汉仪旗黑-60简" w:hint="eastAsia"/>
                            <w:color w:val="000000" w:themeColor="text1"/>
                            <w:sz w:val="22"/>
                            <w:szCs w:val="22"/>
                          </w:rPr>
                          <w:t>制定年度，季度，月度活动计划和落地执行</w:t>
                        </w:r>
                        <w:r w:rsidR="0051243E">
                          <w:rPr>
                            <w:rFonts w:ascii="汉仪旗黑-60简" w:eastAsia="汉仪旗黑-60简" w:hAnsi="汉仪旗黑-60简" w:cs="汉仪旗黑-60简" w:hint="eastAsia"/>
                            <w:color w:val="000000" w:themeColor="text1"/>
                            <w:sz w:val="22"/>
                            <w:szCs w:val="22"/>
                          </w:rPr>
                          <w:t>。</w:t>
                        </w:r>
                        <w:bookmarkStart w:id="1" w:name="_GoBack"/>
                        <w:bookmarkEnd w:id="1"/>
                      </w:p>
                      <w:p w:rsidR="00F55521" w:rsidRPr="0051243E" w:rsidRDefault="00AC1915" w:rsidP="0051243E">
                        <w:pPr>
                          <w:numPr>
                            <w:ilvl w:val="0"/>
                            <w:numId w:val="1"/>
                          </w:numPr>
                          <w:spacing w:line="500" w:lineRule="exact"/>
                          <w:rPr>
                            <w:rFonts w:ascii="汉仪旗黑-60简" w:eastAsia="汉仪旗黑-60简" w:hAnsi="汉仪旗黑-60简" w:cs="汉仪旗黑-60简"/>
                            <w:color w:val="000000" w:themeColor="text1"/>
                            <w:sz w:val="22"/>
                            <w:szCs w:val="22"/>
                          </w:rPr>
                        </w:pPr>
                        <w:r>
                          <w:rPr>
                            <w:rFonts w:ascii="汉仪旗黑-60简" w:eastAsia="汉仪旗黑-60简" w:hAnsi="汉仪旗黑-60简" w:cs="汉仪旗黑-60简" w:hint="eastAsia"/>
                            <w:color w:val="000000" w:themeColor="text1"/>
                            <w:sz w:val="22"/>
                            <w:szCs w:val="22"/>
                          </w:rPr>
                          <w:t>平台行业</w:t>
                        </w:r>
                        <w:r w:rsidR="0051243E">
                          <w:rPr>
                            <w:rFonts w:ascii="汉仪旗黑-60简" w:eastAsia="汉仪旗黑-60简" w:hAnsi="汉仪旗黑-60简" w:cs="汉仪旗黑-60简" w:hint="eastAsia"/>
                            <w:color w:val="000000" w:themeColor="text1"/>
                            <w:sz w:val="22"/>
                            <w:szCs w:val="22"/>
                          </w:rPr>
                          <w:t>信息和竞争对手信息收集和分析，协助新产品开发，提出产品改进意见。</w:t>
                        </w:r>
                      </w:p>
                    </w:txbxContent>
                  </v:textbox>
                </v:shape>
                <v:shape id="文本框 103" o:spid="_x0000_s1075" type="#_x0000_t202" style="position:absolute;left:4650;top:14483;width:10573;height:16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" filled="f" stroked="f" strokeweight=".5pt">
                  <v:textbox style="mso-fit-shape-to-text:t">
                    <w:txbxContent>
                      <w:p w:rsidR="00F55521" w:rsidRDefault="00AC1915">
                        <w:pPr>
                          <w:spacing w:line="500" w:lineRule="exact"/>
                          <w:rPr>
                            <w:rFonts w:ascii="汉仪旗黑-60简" w:eastAsia="汉仪旗黑-60简" w:hAnsi="汉仪旗黑-60简" w:cs="汉仪旗黑-60简"/>
                            <w:color w:val="000000" w:themeColor="text1"/>
                            <w:sz w:val="22"/>
                            <w:szCs w:val="22"/>
                          </w:rPr>
                        </w:pPr>
                        <w:r>
                          <w:rPr>
                            <w:rFonts w:ascii="汉仪旗黑-60简" w:eastAsia="汉仪旗黑-60简" w:hAnsi="汉仪旗黑-60简" w:cs="汉仪旗黑-60简" w:hint="eastAsia"/>
                            <w:color w:val="000000" w:themeColor="text1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汉仪旗黑-60简" w:eastAsia="汉仪旗黑-60简" w:hAnsi="汉仪旗黑-60简" w:cs="汉仪旗黑-60简" w:hint="eastAsia"/>
                            <w:color w:val="000000" w:themeColor="text1"/>
                            <w:sz w:val="22"/>
                            <w:szCs w:val="22"/>
                          </w:rPr>
                          <w:t>年以上电子商务行业工作经验，精通天猫、京东等网络商场营销规则及推广模式；熟悉掌握互联网推广技术、精通各种网络营销渠道，手段和工具，能独立完成推广方案的制定，实施并跟踪；有较强的沟通能力及文笔表达能力，工作责任心强，有良好的团队协作精神。</w:t>
                        </w:r>
                      </w:p>
                    </w:txbxContent>
                  </v:textbox>
                </v:shape>
                <v:shape id="文本框 100" o:spid="_x0000_s1076" type="#_x0000_t202" style="position:absolute;left:4650;top:4730;width:10573;height:16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" filled="f" stroked="f" strokeweight=".5pt">
                  <v:textbox style="mso-fit-shape-to-text:t">
                    <w:txbxContent>
                      <w:p w:rsidR="00F55521" w:rsidRDefault="00AC1915">
                        <w:pPr>
                          <w:spacing w:line="500" w:lineRule="exact"/>
                          <w:rPr>
                            <w:rFonts w:ascii="汉仪旗黑-60简" w:eastAsia="汉仪旗黑-60简" w:hAnsi="汉仪旗黑-60简" w:cs="汉仪旗黑-60简"/>
                            <w:color w:val="000000" w:themeColor="text1"/>
                            <w:sz w:val="22"/>
                            <w:szCs w:val="22"/>
                          </w:rPr>
                        </w:pPr>
                        <w:r>
                          <w:rPr>
                            <w:rFonts w:ascii="汉仪旗黑-60简" w:eastAsia="汉仪旗黑-60简" w:hAnsi="汉仪旗黑-60简" w:cs="汉仪旗黑-60简" w:hint="eastAsia"/>
                            <w:color w:val="000000" w:themeColor="text1"/>
                            <w:sz w:val="22"/>
                            <w:szCs w:val="22"/>
                          </w:rPr>
                          <w:t>2016.9</w:t>
                        </w:r>
                        <w:r w:rsidR="003F2BF3">
                          <w:rPr>
                            <w:rFonts w:ascii="Cambria" w:eastAsia="汉仪旗黑-60简" w:hAnsi="Cambria" w:cs="汉仪旗黑-60简"/>
                            <w:color w:val="000000" w:themeColor="text1"/>
                            <w:sz w:val="22"/>
                            <w:szCs w:val="22"/>
                          </w:rPr>
                          <w:t>~</w:t>
                        </w:r>
                        <w:r>
                          <w:rPr>
                            <w:rFonts w:ascii="汉仪旗黑-60简" w:eastAsia="汉仪旗黑-60简" w:hAnsi="汉仪旗黑-60简" w:cs="汉仪旗黑-60简" w:hint="eastAsia"/>
                            <w:color w:val="000000" w:themeColor="text1"/>
                            <w:sz w:val="22"/>
                            <w:szCs w:val="22"/>
                          </w:rPr>
                          <w:t xml:space="preserve">2020.6                         </w:t>
                        </w:r>
                        <w:r>
                          <w:rPr>
                            <w:rFonts w:ascii="汉仪旗黑-60简" w:eastAsia="汉仪旗黑-60简" w:hAnsi="汉仪旗黑-60简" w:cs="汉仪旗黑-60简" w:hint="eastAsia"/>
                            <w:color w:val="000000" w:themeColor="text1"/>
                            <w:sz w:val="22"/>
                            <w:szCs w:val="22"/>
                          </w:rPr>
                          <w:t>武汉</w:t>
                        </w:r>
                        <w:r w:rsidR="00C21FF4">
                          <w:rPr>
                            <w:rFonts w:ascii="Cambria" w:eastAsia="Cambria" w:hAnsi="Cambria" w:cs="汉仪旗黑-60简" w:hint="eastAsia"/>
                            <w:color w:val="000000" w:themeColor="text1"/>
                            <w:sz w:val="22"/>
                            <w:szCs w:val="22"/>
                          </w:rPr>
                          <w:t>×</w:t>
                        </w:r>
                        <w:r w:rsidR="00C21FF4">
                          <w:rPr>
                            <w:rFonts w:ascii="Cambria" w:eastAsia="Cambria" w:hAnsi="Cambria" w:cs="汉仪旗黑-60简" w:hint="eastAsia"/>
                            <w:color w:val="000000" w:themeColor="text1"/>
                            <w:sz w:val="22"/>
                            <w:szCs w:val="22"/>
                          </w:rPr>
                          <w:t>×</w:t>
                        </w:r>
                        <w:r>
                          <w:rPr>
                            <w:rFonts w:ascii="汉仪旗黑-60简" w:eastAsia="汉仪旗黑-60简" w:hAnsi="汉仪旗黑-60简" w:cs="汉仪旗黑-60简" w:hint="eastAsia"/>
                            <w:color w:val="000000" w:themeColor="text1"/>
                            <w:sz w:val="22"/>
                            <w:szCs w:val="22"/>
                          </w:rPr>
                          <w:t>大学</w:t>
                        </w:r>
                        <w:r>
                          <w:rPr>
                            <w:rFonts w:ascii="汉仪旗黑-60简" w:eastAsia="汉仪旗黑-60简" w:hAnsi="汉仪旗黑-60简" w:cs="汉仪旗黑-60简" w:hint="eastAsia"/>
                            <w:color w:val="000000" w:themeColor="text1"/>
                            <w:sz w:val="22"/>
                            <w:szCs w:val="22"/>
                          </w:rPr>
                          <w:t xml:space="preserve">                        </w:t>
                        </w:r>
                        <w:r>
                          <w:rPr>
                            <w:rFonts w:ascii="汉仪旗黑-60简" w:eastAsia="汉仪旗黑-60简" w:hAnsi="汉仪旗黑-60简" w:cs="汉仪旗黑-60简" w:hint="eastAsia"/>
                            <w:color w:val="000000" w:themeColor="text1"/>
                            <w:sz w:val="22"/>
                            <w:szCs w:val="22"/>
                          </w:rPr>
                          <w:t>市场营销专业</w:t>
                        </w:r>
                        <w:r>
                          <w:rPr>
                            <w:rFonts w:ascii="汉仪旗黑-60简" w:eastAsia="汉仪旗黑-60简" w:hAnsi="汉仪旗黑-60简" w:cs="汉仪旗黑-60简" w:hint="eastAsia"/>
                            <w:color w:val="000000" w:themeColor="text1"/>
                            <w:sz w:val="22"/>
                            <w:szCs w:val="22"/>
                          </w:rPr>
                          <w:t>/</w:t>
                        </w:r>
                        <w:r>
                          <w:rPr>
                            <w:rFonts w:ascii="汉仪旗黑-60简" w:eastAsia="汉仪旗黑-60简" w:hAnsi="汉仪旗黑-60简" w:cs="汉仪旗黑-60简" w:hint="eastAsia"/>
                            <w:color w:val="000000" w:themeColor="text1"/>
                            <w:sz w:val="22"/>
                            <w:szCs w:val="22"/>
                          </w:rPr>
                          <w:t>专科</w:t>
                        </w:r>
                      </w:p>
                      <w:p w:rsidR="00F55521" w:rsidRDefault="00AC1915">
                        <w:pPr>
                          <w:spacing w:line="500" w:lineRule="exact"/>
                          <w:rPr>
                            <w:rFonts w:ascii="汉仪旗黑-60简" w:eastAsia="汉仪旗黑-60简" w:hAnsi="汉仪旗黑-60简" w:cs="汉仪旗黑-60简"/>
                            <w:color w:val="000000" w:themeColor="text1"/>
                            <w:sz w:val="22"/>
                            <w:szCs w:val="22"/>
                          </w:rPr>
                        </w:pPr>
                        <w:r>
                          <w:rPr>
                            <w:rFonts w:ascii="汉仪旗黑-60简" w:eastAsia="汉仪旗黑-60简" w:hAnsi="汉仪旗黑-60简" w:cs="汉仪旗黑-60简" w:hint="eastAsia"/>
                            <w:color w:val="000000" w:themeColor="text1"/>
                            <w:sz w:val="22"/>
                            <w:szCs w:val="22"/>
                          </w:rPr>
                          <w:t>主修课程：管理学、微观经济学、宏观经济学、管理信息系统、统计学、运筹学、会计学、财务管理、市场营销、经济法、消费</w:t>
                        </w:r>
                        <w:r>
                          <w:rPr>
                            <w:rFonts w:ascii="汉仪旗黑-60简" w:eastAsia="汉仪旗黑-60简" w:hAnsi="汉仪旗黑-60简" w:cs="汉仪旗黑-60简" w:hint="eastAsia"/>
                            <w:color w:val="000000" w:themeColor="text1"/>
                            <w:sz w:val="22"/>
                            <w:szCs w:val="22"/>
                          </w:rPr>
                          <w:t>者行为学、消费心理学等</w:t>
                        </w:r>
                      </w:p>
                    </w:txbxContent>
                  </v:textbox>
                </v:shape>
                <v:shape id="文本框 101" o:spid="_x0000_s1077" type="#_x0000_t202" style="position:absolute;left:4650;top:12063;width:10573;height:16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" filled="f" stroked="f" strokeweight=".5pt">
                  <v:textbox style="mso-fit-shape-to-text:t">
                    <w:txbxContent>
                      <w:p w:rsidR="00F55521" w:rsidRDefault="00AC1915">
                        <w:pPr>
                          <w:spacing w:line="500" w:lineRule="exact"/>
                          <w:rPr>
                            <w:rFonts w:ascii="汉仪旗黑-60简" w:eastAsia="汉仪旗黑-60简" w:hAnsi="汉仪旗黑-60简" w:cs="汉仪旗黑-60简"/>
                            <w:color w:val="000000" w:themeColor="text1"/>
                            <w:sz w:val="22"/>
                            <w:szCs w:val="22"/>
                          </w:rPr>
                        </w:pPr>
                        <w:r>
                          <w:rPr>
                            <w:rFonts w:ascii="汉仪旗黑-60简" w:eastAsia="汉仪旗黑-60简" w:hAnsi="汉仪旗黑-60简" w:cs="汉仪旗黑-60简" w:hint="eastAsia"/>
                            <w:color w:val="000000" w:themeColor="text1"/>
                            <w:sz w:val="22"/>
                            <w:szCs w:val="22"/>
                          </w:rPr>
                          <w:t>语言证书：英语四级（</w:t>
                        </w:r>
                        <w:r>
                          <w:rPr>
                            <w:rFonts w:ascii="汉仪旗黑-60简" w:eastAsia="汉仪旗黑-60简" w:hAnsi="汉仪旗黑-60简" w:cs="汉仪旗黑-60简" w:hint="eastAsia"/>
                            <w:color w:val="000000" w:themeColor="text1"/>
                            <w:sz w:val="22"/>
                            <w:szCs w:val="22"/>
                          </w:rPr>
                          <w:t>CET4</w:t>
                        </w:r>
                        <w:r>
                          <w:rPr>
                            <w:rFonts w:ascii="汉仪旗黑-60简" w:eastAsia="汉仪旗黑-60简" w:hAnsi="汉仪旗黑-60简" w:cs="汉仪旗黑-60简" w:hint="eastAsia"/>
                            <w:color w:val="000000" w:themeColor="text1"/>
                            <w:sz w:val="22"/>
                            <w:szCs w:val="22"/>
                          </w:rPr>
                          <w:t>）</w:t>
                        </w:r>
                        <w:r w:rsidR="0051243E">
                          <w:rPr>
                            <w:rFonts w:ascii="汉仪旗黑-60简" w:eastAsia="汉仪旗黑-60简" w:hAnsi="汉仪旗黑-60简" w:cs="汉仪旗黑-60简" w:hint="eastAsia"/>
                            <w:color w:val="000000" w:themeColor="text1"/>
                            <w:sz w:val="22"/>
                            <w:szCs w:val="22"/>
                          </w:rPr>
                          <w:t>。</w:t>
                        </w:r>
                      </w:p>
                      <w:p w:rsidR="00F55521" w:rsidRDefault="00AC1915">
                        <w:pPr>
                          <w:spacing w:line="500" w:lineRule="exact"/>
                          <w:rPr>
                            <w:rFonts w:ascii="汉仪旗黑-60简" w:eastAsia="汉仪旗黑-60简" w:hAnsi="汉仪旗黑-60简" w:cs="汉仪旗黑-60简"/>
                            <w:color w:val="000000" w:themeColor="text1"/>
                            <w:sz w:val="22"/>
                            <w:szCs w:val="22"/>
                          </w:rPr>
                        </w:pPr>
                        <w:r>
                          <w:rPr>
                            <w:rFonts w:ascii="汉仪旗黑-60简" w:eastAsia="汉仪旗黑-60简" w:hAnsi="汉仪旗黑-60简" w:cs="汉仪旗黑-60简" w:hint="eastAsia"/>
                            <w:color w:val="000000" w:themeColor="text1"/>
                            <w:sz w:val="22"/>
                            <w:szCs w:val="22"/>
                          </w:rPr>
                          <w:t>办公技能：熟练使用</w:t>
                        </w:r>
                        <w:r>
                          <w:rPr>
                            <w:rFonts w:ascii="汉仪旗黑-60简" w:eastAsia="汉仪旗黑-60简" w:hAnsi="汉仪旗黑-60简" w:cs="汉仪旗黑-60简" w:hint="eastAsia"/>
                            <w:color w:val="000000" w:themeColor="text1"/>
                            <w:sz w:val="22"/>
                            <w:szCs w:val="22"/>
                          </w:rPr>
                          <w:t>word</w:t>
                        </w:r>
                        <w:r>
                          <w:rPr>
                            <w:rFonts w:ascii="汉仪旗黑-60简" w:eastAsia="汉仪旗黑-60简" w:hAnsi="汉仪旗黑-60简" w:cs="汉仪旗黑-60简" w:hint="eastAsia"/>
                            <w:color w:val="000000" w:themeColor="text1"/>
                            <w:sz w:val="22"/>
                            <w:szCs w:val="22"/>
                          </w:rPr>
                          <w:t>、</w:t>
                        </w:r>
                        <w:r>
                          <w:rPr>
                            <w:rFonts w:ascii="汉仪旗黑-60简" w:eastAsia="汉仪旗黑-60简" w:hAnsi="汉仪旗黑-60简" w:cs="汉仪旗黑-60简" w:hint="eastAsia"/>
                            <w:color w:val="000000" w:themeColor="text1"/>
                            <w:sz w:val="22"/>
                            <w:szCs w:val="22"/>
                          </w:rPr>
                          <w:t>excel</w:t>
                        </w:r>
                        <w:r>
                          <w:rPr>
                            <w:rFonts w:ascii="汉仪旗黑-60简" w:eastAsia="汉仪旗黑-60简" w:hAnsi="汉仪旗黑-60简" w:cs="汉仪旗黑-60简" w:hint="eastAsia"/>
                            <w:color w:val="000000" w:themeColor="text1"/>
                            <w:sz w:val="22"/>
                            <w:szCs w:val="22"/>
                          </w:rPr>
                          <w:t>等</w:t>
                        </w:r>
                        <w:r>
                          <w:rPr>
                            <w:rFonts w:ascii="汉仪旗黑-60简" w:eastAsia="汉仪旗黑-60简" w:hAnsi="汉仪旗黑-60简" w:cs="汉仪旗黑-60简" w:hint="eastAsia"/>
                            <w:color w:val="000000" w:themeColor="text1"/>
                            <w:sz w:val="22"/>
                            <w:szCs w:val="22"/>
                          </w:rPr>
                          <w:t>office</w:t>
                        </w:r>
                        <w:r>
                          <w:rPr>
                            <w:rFonts w:ascii="汉仪旗黑-60简" w:eastAsia="汉仪旗黑-60简" w:hAnsi="汉仪旗黑-60简" w:cs="汉仪旗黑-60简" w:hint="eastAsia"/>
                            <w:color w:val="000000" w:themeColor="text1"/>
                            <w:sz w:val="22"/>
                            <w:szCs w:val="22"/>
                          </w:rPr>
                          <w:t>办公软件</w:t>
                        </w:r>
                        <w:r w:rsidR="0051243E">
                          <w:rPr>
                            <w:rFonts w:ascii="汉仪旗黑-60简" w:eastAsia="汉仪旗黑-60简" w:hAnsi="汉仪旗黑-60简" w:cs="汉仪旗黑-60简" w:hint="eastAsia"/>
                            <w:color w:val="000000" w:themeColor="text1"/>
                            <w:sz w:val="22"/>
                            <w:szCs w:val="22"/>
                          </w:rPr>
                          <w:t>。</w:t>
                        </w:r>
                      </w:p>
                      <w:p w:rsidR="00F55521" w:rsidRDefault="00AC1915">
                        <w:pPr>
                          <w:spacing w:line="500" w:lineRule="exact"/>
                          <w:ind w:left="1100" w:hangingChars="500" w:hanging="1100"/>
                          <w:rPr>
                            <w:rFonts w:ascii="汉仪旗黑-60简" w:eastAsia="汉仪旗黑-60简" w:hAnsi="汉仪旗黑-60简" w:cs="汉仪旗黑-60简"/>
                            <w:color w:val="000000" w:themeColor="text1"/>
                            <w:sz w:val="22"/>
                            <w:szCs w:val="22"/>
                          </w:rPr>
                        </w:pPr>
                        <w:r>
                          <w:rPr>
                            <w:rFonts w:ascii="汉仪旗黑-60简" w:eastAsia="汉仪旗黑-60简" w:hAnsi="汉仪旗黑-60简" w:cs="汉仪旗黑-60简" w:hint="eastAsia"/>
                            <w:color w:val="000000" w:themeColor="text1"/>
                            <w:sz w:val="22"/>
                            <w:szCs w:val="22"/>
                          </w:rPr>
                          <w:t>职业技能：熟悉</w:t>
                        </w:r>
                        <w:r>
                          <w:rPr>
                            <w:rFonts w:ascii="汉仪旗黑-60简" w:eastAsia="汉仪旗黑-60简" w:hAnsi="汉仪旗黑-60简" w:cs="汉仪旗黑-60简" w:hint="eastAsia"/>
                            <w:color w:val="000000" w:themeColor="text1"/>
                            <w:sz w:val="22"/>
                            <w:szCs w:val="22"/>
                          </w:rPr>
                          <w:t>Windows/UNIX/Linux</w:t>
                        </w:r>
                        <w:r>
                          <w:rPr>
                            <w:rFonts w:ascii="汉仪旗黑-60简" w:eastAsia="汉仪旗黑-60简" w:hAnsi="汉仪旗黑-60简" w:cs="汉仪旗黑-60简" w:hint="eastAsia"/>
                            <w:color w:val="000000" w:themeColor="text1"/>
                            <w:sz w:val="22"/>
                            <w:szCs w:val="22"/>
                          </w:rPr>
                          <w:t>操作系统；熟悉主流网络</w:t>
                        </w:r>
                        <w:r>
                          <w:rPr>
                            <w:rFonts w:ascii="汉仪旗黑-60简" w:eastAsia="汉仪旗黑-60简" w:hAnsi="汉仪旗黑-60简" w:cs="汉仪旗黑-60简" w:hint="eastAsia"/>
                            <w:color w:val="000000" w:themeColor="text1"/>
                            <w:sz w:val="22"/>
                            <w:szCs w:val="22"/>
                          </w:rPr>
                          <w:t>/</w:t>
                        </w:r>
                        <w:r>
                          <w:rPr>
                            <w:rFonts w:ascii="汉仪旗黑-60简" w:eastAsia="汉仪旗黑-60简" w:hAnsi="汉仪旗黑-60简" w:cs="汉仪旗黑-60简" w:hint="eastAsia"/>
                            <w:color w:val="000000" w:themeColor="text1"/>
                            <w:sz w:val="22"/>
                            <w:szCs w:val="22"/>
                          </w:rPr>
                          <w:t>安全产品配置</w:t>
                        </w:r>
                        <w:r>
                          <w:rPr>
                            <w:rFonts w:ascii="汉仪旗黑-60简" w:eastAsia="汉仪旗黑-60简" w:hAnsi="汉仪旗黑-60简" w:cs="汉仪旗黑-60简" w:hint="eastAsia"/>
                            <w:color w:val="000000" w:themeColor="text1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汉仪旗黑-60简" w:eastAsia="汉仪旗黑-60简" w:hAnsi="汉仪旗黑-60简" w:cs="汉仪旗黑-60简" w:hint="eastAsia"/>
                            <w:color w:val="000000" w:themeColor="text1"/>
                            <w:sz w:val="22"/>
                            <w:szCs w:val="22"/>
                          </w:rPr>
                          <w:t>如</w:t>
                        </w:r>
                        <w:r>
                          <w:rPr>
                            <w:rFonts w:ascii="汉仪旗黑-60简" w:eastAsia="汉仪旗黑-60简" w:hAnsi="汉仪旗黑-60简" w:cs="汉仪旗黑-60简" w:hint="eastAsia"/>
                            <w:color w:val="000000" w:themeColor="text1"/>
                            <w:sz w:val="22"/>
                            <w:szCs w:val="22"/>
                          </w:rPr>
                          <w:t>CISCO</w:t>
                        </w:r>
                        <w:r>
                          <w:rPr>
                            <w:rFonts w:ascii="汉仪旗黑-60简" w:eastAsia="汉仪旗黑-60简" w:hAnsi="汉仪旗黑-60简" w:cs="汉仪旗黑-60简" w:hint="eastAsia"/>
                            <w:color w:val="000000" w:themeColor="text1"/>
                            <w:sz w:val="22"/>
                            <w:szCs w:val="22"/>
                          </w:rPr>
                          <w:t>、</w:t>
                        </w:r>
                        <w:r>
                          <w:rPr>
                            <w:rFonts w:ascii="汉仪旗黑-60简" w:eastAsia="汉仪旗黑-60简" w:hAnsi="汉仪旗黑-60简" w:cs="汉仪旗黑-60简" w:hint="eastAsia"/>
                            <w:color w:val="000000" w:themeColor="text1"/>
                            <w:sz w:val="22"/>
                            <w:szCs w:val="22"/>
                          </w:rPr>
                          <w:t>H3C</w:t>
                        </w:r>
                        <w:r>
                          <w:rPr>
                            <w:rFonts w:ascii="汉仪旗黑-60简" w:eastAsia="汉仪旗黑-60简" w:hAnsi="汉仪旗黑-60简" w:cs="汉仪旗黑-60简" w:hint="eastAsia"/>
                            <w:color w:val="000000" w:themeColor="text1"/>
                            <w:sz w:val="22"/>
                            <w:szCs w:val="22"/>
                          </w:rPr>
                          <w:t>、华为</w:t>
                        </w:r>
                        <w:r>
                          <w:rPr>
                            <w:rFonts w:ascii="汉仪旗黑-60简" w:eastAsia="汉仪旗黑-60简" w:hAnsi="汉仪旗黑-60简" w:cs="汉仪旗黑-60简" w:hint="eastAsia"/>
                            <w:color w:val="000000" w:themeColor="text1"/>
                            <w:sz w:val="22"/>
                            <w:szCs w:val="22"/>
                          </w:rPr>
                          <w:t>)</w:t>
                        </w:r>
                        <w:r w:rsidR="0051243E">
                          <w:rPr>
                            <w:rFonts w:ascii="汉仪旗黑-60简" w:eastAsia="汉仪旗黑-60简" w:hAnsi="汉仪旗黑-60简" w:cs="汉仪旗黑-60简" w:hint="eastAsia"/>
                            <w:color w:val="000000" w:themeColor="text1"/>
                            <w:sz w:val="22"/>
                            <w:szCs w:val="22"/>
                          </w:rPr>
                          <w:t>。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F55521" w:rsidRDefault="00F55521"/>
    <w:p w:rsidR="00F55521" w:rsidRDefault="00F55521"/>
    <w:p w:rsidR="00F55521" w:rsidRDefault="00F55521"/>
    <w:p w:rsidR="00F55521" w:rsidRDefault="00F55521"/>
    <w:p w:rsidR="00F55521" w:rsidRDefault="00F55521"/>
    <w:p w:rsidR="00F55521" w:rsidRDefault="00F55521"/>
    <w:p w:rsidR="00F55521" w:rsidRDefault="00F55521"/>
    <w:p w:rsidR="00F55521" w:rsidRDefault="00F55521"/>
    <w:p w:rsidR="00F55521" w:rsidRDefault="00F55521"/>
    <w:p w:rsidR="00F55521" w:rsidRDefault="00F55521"/>
    <w:p w:rsidR="00F55521" w:rsidRDefault="00F55521"/>
    <w:p w:rsidR="00F55521" w:rsidRDefault="00F55521"/>
    <w:p w:rsidR="00F55521" w:rsidRDefault="00F55521"/>
    <w:p w:rsidR="00F55521" w:rsidRDefault="00F55521"/>
    <w:p w:rsidR="00F55521" w:rsidRDefault="00F55521"/>
    <w:p w:rsidR="00F55521" w:rsidRDefault="00F55521"/>
    <w:p w:rsidR="00F55521" w:rsidRDefault="00F55521"/>
    <w:p w:rsidR="00F55521" w:rsidRDefault="00F55521"/>
    <w:sectPr w:rsidR="00F555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1915" w:rsidRDefault="00AC1915" w:rsidP="00C21FF4">
      <w:r>
        <w:separator/>
      </w:r>
    </w:p>
  </w:endnote>
  <w:endnote w:type="continuationSeparator" w:id="0">
    <w:p w:rsidR="00AC1915" w:rsidRDefault="00AC1915" w:rsidP="00C21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12CABBB4-DC07-4FE4-A06B-83F8EB0D823C}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汉仪旗黑-60简">
    <w:charset w:val="86"/>
    <w:family w:val="auto"/>
    <w:pitch w:val="default"/>
    <w:sig w:usb0="A00002BF" w:usb1="1ACF7CFA" w:usb2="00000016" w:usb3="00000000" w:csb0="0004009F" w:csb1="DFD70000"/>
    <w:embedRegular r:id="rId2" w:subsetted="1" w:fontKey="{4B610640-7E28-49E0-B63E-AE3CDA719FA5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  <w:embedRegular r:id="rId3" w:subsetted="1" w:fontKey="{1FC3001E-A0AE-4061-A3B0-2569B7498653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1915" w:rsidRDefault="00AC1915" w:rsidP="00C21FF4">
      <w:r>
        <w:separator/>
      </w:r>
    </w:p>
  </w:footnote>
  <w:footnote w:type="continuationSeparator" w:id="0">
    <w:p w:rsidR="00AC1915" w:rsidRDefault="00AC1915" w:rsidP="00C21F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ECDDF14"/>
    <w:multiLevelType w:val="singleLevel"/>
    <w:tmpl w:val="DECDDF1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EDFBF137"/>
    <w:multiLevelType w:val="singleLevel"/>
    <w:tmpl w:val="EDFBF137"/>
    <w:lvl w:ilvl="0">
      <w:start w:val="3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TrueTypeFonts/>
  <w:saveSubset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245338"/>
    <w:rsid w:val="003F2BF3"/>
    <w:rsid w:val="0051243E"/>
    <w:rsid w:val="006E561A"/>
    <w:rsid w:val="00AC1915"/>
    <w:rsid w:val="00C21FF4"/>
    <w:rsid w:val="00F55521"/>
    <w:rsid w:val="02383CE7"/>
    <w:rsid w:val="11245338"/>
    <w:rsid w:val="200164C9"/>
    <w:rsid w:val="433657CA"/>
    <w:rsid w:val="448C40DA"/>
    <w:rsid w:val="462C5A1E"/>
    <w:rsid w:val="48863E9F"/>
    <w:rsid w:val="6C323B79"/>
    <w:rsid w:val="706D3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6BCD44EA"/>
  <w15:docId w15:val="{FB1BD892-B775-44DD-AA51-2A5516A55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cs="微软雅黑"/>
      <w:kern w:val="2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Pr>
      <w:sz w:val="24"/>
    </w:rPr>
  </w:style>
  <w:style w:type="paragraph" w:styleId="a4">
    <w:name w:val="header"/>
    <w:basedOn w:val="a"/>
    <w:link w:val="a5"/>
    <w:rsid w:val="00C21F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C21FF4"/>
    <w:rPr>
      <w:rFonts w:cs="微软雅黑"/>
      <w:kern w:val="2"/>
      <w:sz w:val="18"/>
      <w:szCs w:val="18"/>
    </w:rPr>
  </w:style>
  <w:style w:type="paragraph" w:styleId="a6">
    <w:name w:val="footer"/>
    <w:basedOn w:val="a"/>
    <w:link w:val="a7"/>
    <w:rsid w:val="00C21F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C21FF4"/>
    <w:rPr>
      <w:rFonts w:cs="微软雅黑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download\f5462995-7ba5-4896-9f72-5a3eac34abce\&#30005;&#21830;&#36816;&#33829;&#27714;&#32844;&#31616;&#21382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电商运营求职简历.docx</Template>
  <TotalTime>5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月白</dc:creator>
  <cp:lastModifiedBy>Administrator</cp:lastModifiedBy>
  <cp:revision>5</cp:revision>
  <dcterms:created xsi:type="dcterms:W3CDTF">2024-10-24T05:41:00Z</dcterms:created>
  <dcterms:modified xsi:type="dcterms:W3CDTF">2024-10-24T05:48:00Z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5E071FEA033F44D5992FB2AD64937948_11</vt:lpwstr>
  </property>
  <property fmtid="{D5CDD505-2E9C-101B-9397-08002B2CF9AE}" pid="4" name="KSOTemplateUUID">
    <vt:lpwstr>v1.0_mb_6pT14cCFg3Z6qtkUTYeaMg==</vt:lpwstr>
  </property>
</Properties>
</file>