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media/image2.svg" ContentType="image/svg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9CB36DF">
      <w: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-568325</wp:posOffset>
                </wp:positionH>
                <wp:positionV relativeFrom="paragraph">
                  <wp:posOffset>8819515</wp:posOffset>
                </wp:positionV>
                <wp:extent cx="1078865" cy="340360"/>
                <wp:effectExtent l="0" t="0" r="0" b="0"/>
                <wp:wrapNone/>
                <wp:docPr id="38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8865" cy="340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4AC461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60" w:lineRule="exact"/>
                              <w:jc w:val="center"/>
                              <w:textAlignment w:val="auto"/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2D336A"/>
                                <w:spacing w:val="23"/>
                                <w:sz w:val="26"/>
                                <w:szCs w:val="2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2D336A"/>
                                <w:spacing w:val="23"/>
                                <w:sz w:val="26"/>
                                <w:szCs w:val="26"/>
                                <w:lang w:val="en-US" w:eastAsia="zh-CN"/>
                              </w:rPr>
                              <w:t>兴趣爱好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4" o:spid="_x0000_s1026" o:spt="202" type="#_x0000_t202" style="position:absolute;left:0pt;margin-left:-44.75pt;margin-top:694.45pt;height:26.8pt;width:84.95pt;z-index:251678720;mso-width-relative:page;mso-height-relative:page;" filled="f" stroked="f" coordsize="21600,21600" o:gfxdata="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Z0cEbtwAAAAMAQAADwAAAAAAAAABACAAAAAiAAAA&#10;ZHJzL2Rvd25yZXYueG1sUEsBAhQAFAAAAAgAh07iQAABh9k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04AC461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360" w:lineRule="exact"/>
                        <w:jc w:val="center"/>
                        <w:textAlignment w:val="auto"/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2D336A"/>
                          <w:spacing w:val="23"/>
                          <w:sz w:val="26"/>
                          <w:szCs w:val="26"/>
                          <w:lang w:val="en-US" w:eastAsia="zh-CN"/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2D336A"/>
                          <w:spacing w:val="23"/>
                          <w:sz w:val="26"/>
                          <w:szCs w:val="26"/>
                          <w:lang w:val="en-US" w:eastAsia="zh-CN"/>
                        </w:rPr>
                        <w:t>兴趣爱好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-561975</wp:posOffset>
                </wp:positionH>
                <wp:positionV relativeFrom="paragraph">
                  <wp:posOffset>7476490</wp:posOffset>
                </wp:positionV>
                <wp:extent cx="1078865" cy="340360"/>
                <wp:effectExtent l="0" t="0" r="0" b="0"/>
                <wp:wrapNone/>
                <wp:docPr id="37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8865" cy="340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4473D7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60" w:lineRule="exact"/>
                              <w:jc w:val="center"/>
                              <w:textAlignment w:val="auto"/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2D336A"/>
                                <w:spacing w:val="23"/>
                                <w:sz w:val="26"/>
                                <w:szCs w:val="2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2D336A"/>
                                <w:spacing w:val="23"/>
                                <w:sz w:val="26"/>
                                <w:szCs w:val="26"/>
                                <w:lang w:val="en-US" w:eastAsia="zh-CN"/>
                              </w:rPr>
                              <w:t>自我评价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4" o:spid="_x0000_s1026" o:spt="202" type="#_x0000_t202" style="position:absolute;left:0pt;margin-left:-44.25pt;margin-top:588.7pt;height:26.8pt;width:84.95pt;z-index:251677696;mso-width-relative:page;mso-height-relative:page;" filled="f" stroked="f" coordsize="21600,21600" o:gfxdata="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Jf4x2NwAAAAMAQAADwAAAAAAAAABACAAAAAiAAAA&#10;ZHJzL2Rvd25yZXYueG1sUEsBAhQAFAAAAAgAh07iQIUwAHE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04473D7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360" w:lineRule="exact"/>
                        <w:jc w:val="center"/>
                        <w:textAlignment w:val="auto"/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2D336A"/>
                          <w:spacing w:val="23"/>
                          <w:sz w:val="26"/>
                          <w:szCs w:val="26"/>
                          <w:lang w:val="en-US" w:eastAsia="zh-CN"/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2D336A"/>
                          <w:spacing w:val="23"/>
                          <w:sz w:val="26"/>
                          <w:szCs w:val="26"/>
                          <w:lang w:val="en-US" w:eastAsia="zh-CN"/>
                        </w:rPr>
                        <w:t>自我评价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-549910</wp:posOffset>
                </wp:positionH>
                <wp:positionV relativeFrom="paragraph">
                  <wp:posOffset>6275070</wp:posOffset>
                </wp:positionV>
                <wp:extent cx="1078865" cy="340360"/>
                <wp:effectExtent l="0" t="0" r="0" b="0"/>
                <wp:wrapNone/>
                <wp:docPr id="36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8865" cy="340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DFCBDFE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60" w:lineRule="exact"/>
                              <w:jc w:val="center"/>
                              <w:textAlignment w:val="auto"/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2D336A"/>
                                <w:spacing w:val="23"/>
                                <w:sz w:val="26"/>
                                <w:szCs w:val="2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2D336A"/>
                                <w:spacing w:val="23"/>
                                <w:sz w:val="26"/>
                                <w:szCs w:val="26"/>
                                <w:lang w:val="en-US" w:eastAsia="zh-CN"/>
                              </w:rPr>
                              <w:t>专业技能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4" o:spid="_x0000_s1026" o:spt="202" type="#_x0000_t202" style="position:absolute;left:0pt;margin-left:-43.3pt;margin-top:494.1pt;height:26.8pt;width:84.95pt;z-index:251676672;mso-width-relative:page;mso-height-relative:page;" filled="f" stroked="f" coordsize="21600,21600" o:gfxdata="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ictpudwAAAALAQAADwAAAAAAAAABACAAAAAiAAAA&#10;ZHJzL2Rvd25yZXYueG1sUEsBAhQAFAAAAAgAh07iQAlg70s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DFCBDFE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360" w:lineRule="exact"/>
                        <w:jc w:val="center"/>
                        <w:textAlignment w:val="auto"/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2D336A"/>
                          <w:spacing w:val="23"/>
                          <w:sz w:val="26"/>
                          <w:szCs w:val="26"/>
                          <w:lang w:val="en-US" w:eastAsia="zh-CN"/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2D336A"/>
                          <w:spacing w:val="23"/>
                          <w:sz w:val="26"/>
                          <w:szCs w:val="26"/>
                          <w:lang w:val="en-US" w:eastAsia="zh-CN"/>
                        </w:rPr>
                        <w:t>专业技能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-554990</wp:posOffset>
                </wp:positionH>
                <wp:positionV relativeFrom="paragraph">
                  <wp:posOffset>4058920</wp:posOffset>
                </wp:positionV>
                <wp:extent cx="1078865" cy="340360"/>
                <wp:effectExtent l="0" t="0" r="0" b="0"/>
                <wp:wrapNone/>
                <wp:docPr id="35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8865" cy="340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39AB2F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60" w:lineRule="exact"/>
                              <w:jc w:val="center"/>
                              <w:textAlignment w:val="auto"/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2D336A"/>
                                <w:spacing w:val="23"/>
                                <w:sz w:val="26"/>
                                <w:szCs w:val="2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2D336A"/>
                                <w:spacing w:val="23"/>
                                <w:sz w:val="26"/>
                                <w:szCs w:val="26"/>
                                <w:lang w:val="en-US" w:eastAsia="zh-CN"/>
                              </w:rPr>
                              <w:t>工作经历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4" o:spid="_x0000_s1026" o:spt="202" type="#_x0000_t202" style="position:absolute;left:0pt;margin-left:-43.7pt;margin-top:319.6pt;height:26.8pt;width:84.95pt;z-index:251675648;mso-width-relative:page;mso-height-relative:page;" filled="f" stroked="f" coordsize="21600,21600" o:gfxdata="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b7KaHbAAAACgEAAA8AAAAAAAAAAQAgAAAAIgAAAGRy&#10;cy9kb3ducmV2LnhtbFBLAQIUABQAAAAIAIdO4kCdkd4EOwIAAGc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E39AB2F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360" w:lineRule="exact"/>
                        <w:jc w:val="center"/>
                        <w:textAlignment w:val="auto"/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2D336A"/>
                          <w:spacing w:val="23"/>
                          <w:sz w:val="26"/>
                          <w:szCs w:val="26"/>
                          <w:lang w:val="en-US" w:eastAsia="zh-CN"/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2D336A"/>
                          <w:spacing w:val="23"/>
                          <w:sz w:val="26"/>
                          <w:szCs w:val="26"/>
                          <w:lang w:val="en-US" w:eastAsia="zh-CN"/>
                        </w:rPr>
                        <w:t>工作经历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-565785</wp:posOffset>
                </wp:positionH>
                <wp:positionV relativeFrom="paragraph">
                  <wp:posOffset>2670175</wp:posOffset>
                </wp:positionV>
                <wp:extent cx="1078865" cy="340360"/>
                <wp:effectExtent l="0" t="0" r="0" b="0"/>
                <wp:wrapNone/>
                <wp:docPr id="110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8865" cy="340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C50AF1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60" w:lineRule="exact"/>
                              <w:jc w:val="center"/>
                              <w:textAlignment w:val="auto"/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2D336A"/>
                                <w:spacing w:val="23"/>
                                <w:sz w:val="26"/>
                                <w:szCs w:val="2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2D336A"/>
                                <w:spacing w:val="23"/>
                                <w:sz w:val="26"/>
                                <w:szCs w:val="26"/>
                                <w:lang w:val="en-US" w:eastAsia="zh-CN"/>
                              </w:rPr>
                              <w:t>教育背景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4" o:spid="_x0000_s1026" o:spt="202" type="#_x0000_t202" style="position:absolute;left:0pt;margin-left:-44.55pt;margin-top:210.25pt;height:26.8pt;width:84.95pt;z-index:251674624;mso-width-relative:page;mso-height-relative:page;" filled="f" stroked="f" coordsize="21600,21600" o:gfxdata="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kRJfCdsAAAAKAQAADwAAAAAAAAABACAAAAAiAAAA&#10;ZHJzL2Rvd25yZXYueG1sUEsBAhQAFAAAAAgAh07iQAM/Zs09AgAAaA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BC50AF1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360" w:lineRule="exact"/>
                        <w:jc w:val="center"/>
                        <w:textAlignment w:val="auto"/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2D336A"/>
                          <w:spacing w:val="23"/>
                          <w:sz w:val="26"/>
                          <w:szCs w:val="26"/>
                          <w:lang w:val="en-US" w:eastAsia="zh-CN"/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2D336A"/>
                          <w:spacing w:val="23"/>
                          <w:sz w:val="26"/>
                          <w:szCs w:val="26"/>
                          <w:lang w:val="en-US" w:eastAsia="zh-CN"/>
                        </w:rPr>
                        <w:t>教育背景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-699770</wp:posOffset>
                </wp:positionH>
                <wp:positionV relativeFrom="paragraph">
                  <wp:posOffset>8686165</wp:posOffset>
                </wp:positionV>
                <wp:extent cx="1213485" cy="638810"/>
                <wp:effectExtent l="0" t="0" r="24765" b="8890"/>
                <wp:wrapNone/>
                <wp:docPr id="7" name="组合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3485" cy="638810"/>
                          <a:chOff x="981" y="5442"/>
                          <a:chExt cx="1911" cy="1006"/>
                        </a:xfrm>
                      </wpg:grpSpPr>
                      <wps:wsp>
                        <wps:cNvPr id="6" name="直角三角形 6"/>
                        <wps:cNvSpPr/>
                        <wps:spPr>
                          <a:xfrm flipV="1">
                            <a:off x="981" y="5442"/>
                            <a:ext cx="1341" cy="1007"/>
                          </a:xfrm>
                          <a:prstGeom prst="rtTriangle">
                            <a:avLst/>
                          </a:prstGeom>
                          <a:solidFill>
                            <a:srgbClr val="FAD6D6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" name="矩形 5"/>
                        <wps:cNvSpPr/>
                        <wps:spPr>
                          <a:xfrm>
                            <a:off x="1186" y="5644"/>
                            <a:ext cx="1707" cy="5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2D336A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55.1pt;margin-top:683.95pt;height:50.3pt;width:95.55pt;z-index:251659264;mso-width-relative:page;mso-height-relative:page;" coordorigin="981,5442" coordsize="1911,1006" o:gfxdata="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">
                <o:lock v:ext="edit" aspectratio="f"/>
                <v:shape id="_x0000_s1026" o:spid="_x0000_s1026" o:spt="6" type="#_x0000_t6" style="position:absolute;left:981;top:5442;flip:y;height:1007;width:1341;v-text-anchor:middle;" fillcolor="#FAD6D6" filled="t" stroked="f" coordsize="21600,21600" o:gfxdata="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0cks+ugAAANoA&#10;AAAPAAAAAAAAAAEAIAAAACIAAABkcnMvZG93bnJldi54bWxQSwECFAAUAAAACACHTuJAMy8FnjsA&#10;AAA5AAAAEAAAAAAAAAABACAAAAAJAQAAZHJzL3NoYXBleG1sLnhtbFBLBQYAAAAABgAGAFsBAACz&#10;AwAAAAA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rect id="_x0000_s1026" o:spid="_x0000_s1026" o:spt="1" style="position:absolute;left:1186;top:5644;height:550;width:1707;v-text-anchor:middle;" filled="f" stroked="t" coordsize="21600,21600" o:gfxdata="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ilFRwugAAANoA&#10;AAAPAAAAAAAAAAEAIAAAACIAAABkcnMvZG93bnJldi54bWxQSwECFAAUAAAACACHTuJAMy8FnjsA&#10;AAA5AAAAEAAAAAAAAAABACAAAAAJAQAAZHJzL3NoYXBleG1sLnhtbFBLBQYAAAAABgAGAFsBAACz&#10;AwAAAAA=&#10;">
                  <v:fill on="f" focussize="0,0"/>
                  <v:stroke weight="1pt" color="#2D336A [3204]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911225</wp:posOffset>
                </wp:positionH>
                <wp:positionV relativeFrom="paragraph">
                  <wp:posOffset>8782685</wp:posOffset>
                </wp:positionV>
                <wp:extent cx="5252085" cy="441960"/>
                <wp:effectExtent l="0" t="0" r="0" b="0"/>
                <wp:wrapNone/>
                <wp:docPr id="34" name="组合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52085" cy="441960"/>
                          <a:chOff x="9109" y="15509"/>
                          <a:chExt cx="8271" cy="696"/>
                        </a:xfrm>
                      </wpg:grpSpPr>
                      <wps:wsp>
                        <wps:cNvPr id="31" name="文本框 58"/>
                        <wps:cNvSpPr txBox="1"/>
                        <wps:spPr>
                          <a:xfrm>
                            <a:off x="9524" y="15509"/>
                            <a:ext cx="7857" cy="69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667E780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440" w:lineRule="exact"/>
                                <w:textAlignment w:val="auto"/>
                                <w:rPr>
                                  <w:rFonts w:hint="eastAsia" w:ascii="汉仪文黑-55简" w:hAnsi="汉仪文黑-55简" w:eastAsia="汉仪文黑-55简" w:cs="汉仪文黑-55简"/>
                                  <w:color w:val="2D336A"/>
                                  <w:sz w:val="24"/>
                                  <w:szCs w:val="24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汉仪文黑-55简" w:hAnsi="汉仪文黑-55简" w:eastAsia="汉仪文黑-55简" w:cs="汉仪文黑-55简"/>
                                  <w:b/>
                                  <w:bCs/>
                                  <w:color w:val="2D336A"/>
                                  <w:sz w:val="24"/>
                                  <w:szCs w:val="24"/>
                                  <w:lang w:val="en-US" w:eastAsia="zh-CN"/>
                                </w:rPr>
                                <w:t>音乐          跑步          绘画          阅读          游泳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077" name="11_Shape"/>
                        <wps:cNvSpPr/>
                        <wps:spPr bwMode="auto">
                          <a:xfrm>
                            <a:off x="11959" y="15620"/>
                            <a:ext cx="482" cy="482"/>
                          </a:xfrm>
                          <a:custGeom>
                            <a:avLst/>
                            <a:gdLst>
                              <a:gd name="T0" fmla="*/ 1230708 w 3970"/>
                              <a:gd name="T1" fmla="*/ 915562 h 4043"/>
                              <a:gd name="T2" fmla="*/ 745546 w 3970"/>
                              <a:gd name="T3" fmla="*/ 1273147 h 4043"/>
                              <a:gd name="T4" fmla="*/ 1036643 w 3970"/>
                              <a:gd name="T5" fmla="*/ 769945 h 4043"/>
                              <a:gd name="T6" fmla="*/ 1163942 w 3970"/>
                              <a:gd name="T7" fmla="*/ 484945 h 4043"/>
                              <a:gd name="T8" fmla="*/ 709493 w 3970"/>
                              <a:gd name="T9" fmla="*/ 218203 h 4043"/>
                              <a:gd name="T10" fmla="*/ 515428 w 3970"/>
                              <a:gd name="T11" fmla="*/ 1309663 h 4043"/>
                              <a:gd name="T12" fmla="*/ 1473289 w 3970"/>
                              <a:gd name="T13" fmla="*/ 739663 h 4043"/>
                              <a:gd name="T14" fmla="*/ 1230708 w 3970"/>
                              <a:gd name="T15" fmla="*/ 915562 h 4043"/>
                              <a:gd name="T16" fmla="*/ 933825 w 3970"/>
                              <a:gd name="T17" fmla="*/ 297023 h 4043"/>
                              <a:gd name="T18" fmla="*/ 1047326 w 3970"/>
                              <a:gd name="T19" fmla="*/ 410578 h 4043"/>
                              <a:gd name="T20" fmla="*/ 933825 w 3970"/>
                              <a:gd name="T21" fmla="*/ 524578 h 4043"/>
                              <a:gd name="T22" fmla="*/ 819878 w 3970"/>
                              <a:gd name="T23" fmla="*/ 410578 h 4043"/>
                              <a:gd name="T24" fmla="*/ 933825 w 3970"/>
                              <a:gd name="T25" fmla="*/ 297023 h 4043"/>
                              <a:gd name="T26" fmla="*/ 569731 w 3970"/>
                              <a:gd name="T27" fmla="*/ 1070085 h 4043"/>
                              <a:gd name="T28" fmla="*/ 456230 w 3970"/>
                              <a:gd name="T29" fmla="*/ 956530 h 4043"/>
                              <a:gd name="T30" fmla="*/ 569731 w 3970"/>
                              <a:gd name="T31" fmla="*/ 842976 h 4043"/>
                              <a:gd name="T32" fmla="*/ 683677 w 3970"/>
                              <a:gd name="T33" fmla="*/ 956530 h 4043"/>
                              <a:gd name="T34" fmla="*/ 569731 w 3970"/>
                              <a:gd name="T35" fmla="*/ 1070085 h 4043"/>
                              <a:gd name="T36" fmla="*/ 660977 w 3970"/>
                              <a:gd name="T37" fmla="*/ 736546 h 4043"/>
                              <a:gd name="T38" fmla="*/ 547031 w 3970"/>
                              <a:gd name="T39" fmla="*/ 622992 h 4043"/>
                              <a:gd name="T40" fmla="*/ 660977 w 3970"/>
                              <a:gd name="T41" fmla="*/ 509437 h 4043"/>
                              <a:gd name="T42" fmla="*/ 774478 w 3970"/>
                              <a:gd name="T43" fmla="*/ 622992 h 4043"/>
                              <a:gd name="T44" fmla="*/ 660977 w 3970"/>
                              <a:gd name="T45" fmla="*/ 736546 h 4043"/>
                              <a:gd name="T46" fmla="*/ 1095397 w 3970"/>
                              <a:gd name="T47" fmla="*/ 777070 h 4043"/>
                              <a:gd name="T48" fmla="*/ 1095842 w 3970"/>
                              <a:gd name="T49" fmla="*/ 774398 h 4043"/>
                              <a:gd name="T50" fmla="*/ 1095397 w 3970"/>
                              <a:gd name="T51" fmla="*/ 777070 h 4043"/>
                              <a:gd name="T52" fmla="*/ 1211568 w 3970"/>
                              <a:gd name="T53" fmla="*/ 858117 h 4043"/>
                              <a:gd name="T54" fmla="*/ 1767056 w 3970"/>
                              <a:gd name="T55" fmla="*/ 105094 h 4043"/>
                              <a:gd name="T56" fmla="*/ 1731893 w 3970"/>
                              <a:gd name="T57" fmla="*/ 74812 h 4043"/>
                              <a:gd name="T58" fmla="*/ 1095842 w 3970"/>
                              <a:gd name="T59" fmla="*/ 774398 h 4043"/>
                              <a:gd name="T60" fmla="*/ 1211568 w 3970"/>
                              <a:gd name="T61" fmla="*/ 858117 h 4043"/>
                              <a:gd name="T62" fmla="*/ 918246 w 3970"/>
                              <a:gd name="T63" fmla="*/ 867913 h 4043"/>
                              <a:gd name="T64" fmla="*/ 812312 w 3970"/>
                              <a:gd name="T65" fmla="*/ 1201452 h 4043"/>
                              <a:gd name="T66" fmla="*/ 1125664 w 3970"/>
                              <a:gd name="T67" fmla="*/ 1024663 h 4043"/>
                              <a:gd name="T68" fmla="*/ 918246 w 3970"/>
                              <a:gd name="T69" fmla="*/ 867913 h 4043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</a:gdLst>
                            <a:ahLst/>
                            <a:cxnLst>
                              <a:cxn ang="T70">
                                <a:pos x="T0" y="T1"/>
                              </a:cxn>
                              <a:cxn ang="T71">
                                <a:pos x="T2" y="T3"/>
                              </a:cxn>
                              <a:cxn ang="T72">
                                <a:pos x="T4" y="T5"/>
                              </a:cxn>
                              <a:cxn ang="T73">
                                <a:pos x="T6" y="T7"/>
                              </a:cxn>
                              <a:cxn ang="T74">
                                <a:pos x="T8" y="T9"/>
                              </a:cxn>
                              <a:cxn ang="T75">
                                <a:pos x="T10" y="T11"/>
                              </a:cxn>
                              <a:cxn ang="T76">
                                <a:pos x="T12" y="T13"/>
                              </a:cxn>
                              <a:cxn ang="T77">
                                <a:pos x="T14" y="T15"/>
                              </a:cxn>
                              <a:cxn ang="T78">
                                <a:pos x="T16" y="T17"/>
                              </a:cxn>
                              <a:cxn ang="T79">
                                <a:pos x="T18" y="T19"/>
                              </a:cxn>
                              <a:cxn ang="T80">
                                <a:pos x="T20" y="T21"/>
                              </a:cxn>
                              <a:cxn ang="T81">
                                <a:pos x="T22" y="T23"/>
                              </a:cxn>
                              <a:cxn ang="T82">
                                <a:pos x="T24" y="T25"/>
                              </a:cxn>
                              <a:cxn ang="T83">
                                <a:pos x="T26" y="T27"/>
                              </a:cxn>
                              <a:cxn ang="T84">
                                <a:pos x="T28" y="T29"/>
                              </a:cxn>
                              <a:cxn ang="T85">
                                <a:pos x="T30" y="T31"/>
                              </a:cxn>
                              <a:cxn ang="T86">
                                <a:pos x="T32" y="T33"/>
                              </a:cxn>
                              <a:cxn ang="T87">
                                <a:pos x="T34" y="T35"/>
                              </a:cxn>
                              <a:cxn ang="T88">
                                <a:pos x="T36" y="T37"/>
                              </a:cxn>
                              <a:cxn ang="T89">
                                <a:pos x="T38" y="T39"/>
                              </a:cxn>
                              <a:cxn ang="T90">
                                <a:pos x="T40" y="T41"/>
                              </a:cxn>
                              <a:cxn ang="T91">
                                <a:pos x="T42" y="T43"/>
                              </a:cxn>
                              <a:cxn ang="T92">
                                <a:pos x="T44" y="T45"/>
                              </a:cxn>
                              <a:cxn ang="T93">
                                <a:pos x="T46" y="T47"/>
                              </a:cxn>
                              <a:cxn ang="T94">
                                <a:pos x="T48" y="T49"/>
                              </a:cxn>
                              <a:cxn ang="T95">
                                <a:pos x="T50" y="T51"/>
                              </a:cxn>
                              <a:cxn ang="T96">
                                <a:pos x="T52" y="T53"/>
                              </a:cxn>
                              <a:cxn ang="T97">
                                <a:pos x="T54" y="T55"/>
                              </a:cxn>
                              <a:cxn ang="T98">
                                <a:pos x="T56" y="T57"/>
                              </a:cxn>
                              <a:cxn ang="T99">
                                <a:pos x="T58" y="T59"/>
                              </a:cxn>
                              <a:cxn ang="T100">
                                <a:pos x="T60" y="T61"/>
                              </a:cxn>
                              <a:cxn ang="T101">
                                <a:pos x="T62" y="T63"/>
                              </a:cxn>
                              <a:cxn ang="T102">
                                <a:pos x="T64" y="T65"/>
                              </a:cxn>
                              <a:cxn ang="T103">
                                <a:pos x="T66" y="T67"/>
                              </a:cxn>
                              <a:cxn ang="T104">
                                <a:pos x="T68" y="T69"/>
                              </a:cxn>
                            </a:cxnLst>
                            <a:rect l="0" t="0" r="r" b="b"/>
                            <a:pathLst>
                              <a:path w="3970" h="4043">
                                <a:moveTo>
                                  <a:pt x="2765" y="2056"/>
                                </a:moveTo>
                                <a:cubicBezTo>
                                  <a:pt x="2833" y="2655"/>
                                  <a:pt x="1948" y="2832"/>
                                  <a:pt x="1675" y="2859"/>
                                </a:cubicBezTo>
                                <a:cubicBezTo>
                                  <a:pt x="1716" y="2437"/>
                                  <a:pt x="1662" y="1729"/>
                                  <a:pt x="2329" y="1729"/>
                                </a:cubicBezTo>
                                <a:cubicBezTo>
                                  <a:pt x="2261" y="1688"/>
                                  <a:pt x="2438" y="1293"/>
                                  <a:pt x="2615" y="1089"/>
                                </a:cubicBezTo>
                                <a:cubicBezTo>
                                  <a:pt x="2847" y="0"/>
                                  <a:pt x="1975" y="340"/>
                                  <a:pt x="1594" y="490"/>
                                </a:cubicBezTo>
                                <a:cubicBezTo>
                                  <a:pt x="0" y="1661"/>
                                  <a:pt x="1103" y="2873"/>
                                  <a:pt x="1158" y="2941"/>
                                </a:cubicBezTo>
                                <a:cubicBezTo>
                                  <a:pt x="2343" y="4043"/>
                                  <a:pt x="3687" y="2235"/>
                                  <a:pt x="3310" y="1661"/>
                                </a:cubicBezTo>
                                <a:cubicBezTo>
                                  <a:pt x="3268" y="1686"/>
                                  <a:pt x="2928" y="2042"/>
                                  <a:pt x="2765" y="2056"/>
                                </a:cubicBezTo>
                                <a:close/>
                                <a:moveTo>
                                  <a:pt x="2098" y="667"/>
                                </a:moveTo>
                                <a:cubicBezTo>
                                  <a:pt x="2239" y="667"/>
                                  <a:pt x="2353" y="781"/>
                                  <a:pt x="2353" y="922"/>
                                </a:cubicBezTo>
                                <a:cubicBezTo>
                                  <a:pt x="2353" y="1063"/>
                                  <a:pt x="2239" y="1178"/>
                                  <a:pt x="2098" y="1178"/>
                                </a:cubicBezTo>
                                <a:cubicBezTo>
                                  <a:pt x="1956" y="1178"/>
                                  <a:pt x="1842" y="1063"/>
                                  <a:pt x="1842" y="922"/>
                                </a:cubicBezTo>
                                <a:cubicBezTo>
                                  <a:pt x="1842" y="781"/>
                                  <a:pt x="1956" y="667"/>
                                  <a:pt x="2098" y="667"/>
                                </a:cubicBezTo>
                                <a:close/>
                                <a:moveTo>
                                  <a:pt x="1280" y="2403"/>
                                </a:moveTo>
                                <a:cubicBezTo>
                                  <a:pt x="1139" y="2403"/>
                                  <a:pt x="1025" y="2289"/>
                                  <a:pt x="1025" y="2148"/>
                                </a:cubicBezTo>
                                <a:cubicBezTo>
                                  <a:pt x="1025" y="2007"/>
                                  <a:pt x="1139" y="1893"/>
                                  <a:pt x="1280" y="1893"/>
                                </a:cubicBezTo>
                                <a:cubicBezTo>
                                  <a:pt x="1422" y="1893"/>
                                  <a:pt x="1536" y="2007"/>
                                  <a:pt x="1536" y="2148"/>
                                </a:cubicBezTo>
                                <a:cubicBezTo>
                                  <a:pt x="1536" y="2289"/>
                                  <a:pt x="1422" y="2403"/>
                                  <a:pt x="1280" y="2403"/>
                                </a:cubicBezTo>
                                <a:close/>
                                <a:moveTo>
                                  <a:pt x="1485" y="1654"/>
                                </a:moveTo>
                                <a:cubicBezTo>
                                  <a:pt x="1344" y="1654"/>
                                  <a:pt x="1229" y="1540"/>
                                  <a:pt x="1229" y="1399"/>
                                </a:cubicBezTo>
                                <a:cubicBezTo>
                                  <a:pt x="1229" y="1258"/>
                                  <a:pt x="1344" y="1144"/>
                                  <a:pt x="1485" y="1144"/>
                                </a:cubicBezTo>
                                <a:cubicBezTo>
                                  <a:pt x="1626" y="1144"/>
                                  <a:pt x="1740" y="1258"/>
                                  <a:pt x="1740" y="1399"/>
                                </a:cubicBezTo>
                                <a:cubicBezTo>
                                  <a:pt x="1740" y="1540"/>
                                  <a:pt x="1626" y="1654"/>
                                  <a:pt x="1485" y="1654"/>
                                </a:cubicBezTo>
                                <a:close/>
                                <a:moveTo>
                                  <a:pt x="2461" y="1745"/>
                                </a:moveTo>
                                <a:cubicBezTo>
                                  <a:pt x="2461" y="1743"/>
                                  <a:pt x="2462" y="1741"/>
                                  <a:pt x="2462" y="1739"/>
                                </a:cubicBezTo>
                                <a:cubicBezTo>
                                  <a:pt x="2447" y="1728"/>
                                  <a:pt x="2443" y="1728"/>
                                  <a:pt x="2461" y="1745"/>
                                </a:cubicBezTo>
                                <a:close/>
                                <a:moveTo>
                                  <a:pt x="2722" y="1927"/>
                                </a:moveTo>
                                <a:cubicBezTo>
                                  <a:pt x="3107" y="1768"/>
                                  <a:pt x="3970" y="236"/>
                                  <a:pt x="3970" y="236"/>
                                </a:cubicBezTo>
                                <a:cubicBezTo>
                                  <a:pt x="3891" y="168"/>
                                  <a:pt x="3891" y="168"/>
                                  <a:pt x="3891" y="168"/>
                                </a:cubicBezTo>
                                <a:cubicBezTo>
                                  <a:pt x="3891" y="168"/>
                                  <a:pt x="2597" y="1292"/>
                                  <a:pt x="2462" y="1739"/>
                                </a:cubicBezTo>
                                <a:cubicBezTo>
                                  <a:pt x="2509" y="1771"/>
                                  <a:pt x="2662" y="1893"/>
                                  <a:pt x="2722" y="1927"/>
                                </a:cubicBezTo>
                                <a:close/>
                                <a:moveTo>
                                  <a:pt x="2063" y="1949"/>
                                </a:moveTo>
                                <a:cubicBezTo>
                                  <a:pt x="1871" y="2097"/>
                                  <a:pt x="1927" y="2539"/>
                                  <a:pt x="1825" y="2698"/>
                                </a:cubicBezTo>
                                <a:cubicBezTo>
                                  <a:pt x="2041" y="2539"/>
                                  <a:pt x="2358" y="2585"/>
                                  <a:pt x="2529" y="2301"/>
                                </a:cubicBezTo>
                                <a:cubicBezTo>
                                  <a:pt x="2585" y="2142"/>
                                  <a:pt x="2483" y="1745"/>
                                  <a:pt x="2063" y="1949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727CBA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29A07A9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2078" name="22_Shape"/>
                        <wps:cNvSpPr/>
                        <wps:spPr bwMode="auto">
                          <a:xfrm>
                            <a:off x="10517" y="15612"/>
                            <a:ext cx="454" cy="397"/>
                          </a:xfrm>
                          <a:custGeom>
                            <a:avLst/>
                            <a:gdLst>
                              <a:gd name="T0" fmla="*/ 803970 w 12269552"/>
                              <a:gd name="T1" fmla="*/ 262762 h 11753851"/>
                              <a:gd name="T2" fmla="*/ 1171916 w 12269552"/>
                              <a:gd name="T3" fmla="*/ 262762 h 11753851"/>
                              <a:gd name="T4" fmla="*/ 1241319 w 12269552"/>
                              <a:gd name="T5" fmla="*/ 290855 h 11753851"/>
                              <a:gd name="T6" fmla="*/ 1475966 w 12269552"/>
                              <a:gd name="T7" fmla="*/ 525518 h 11753851"/>
                              <a:gd name="T8" fmla="*/ 1670404 w 12269552"/>
                              <a:gd name="T9" fmla="*/ 331067 h 11753851"/>
                              <a:gd name="T10" fmla="*/ 1721079 w 12269552"/>
                              <a:gd name="T11" fmla="*/ 312889 h 11753851"/>
                              <a:gd name="T12" fmla="*/ 1800397 w 12269552"/>
                              <a:gd name="T13" fmla="*/ 391661 h 11753851"/>
                              <a:gd name="T14" fmla="*/ 1782220 w 12269552"/>
                              <a:gd name="T15" fmla="*/ 441238 h 11753851"/>
                              <a:gd name="T16" fmla="*/ 1547572 w 12269552"/>
                              <a:gd name="T17" fmla="*/ 678105 h 11753851"/>
                              <a:gd name="T18" fmla="*/ 1419232 w 12269552"/>
                              <a:gd name="T19" fmla="*/ 688571 h 11753851"/>
                              <a:gd name="T20" fmla="*/ 1275469 w 12269552"/>
                              <a:gd name="T21" fmla="*/ 544247 h 11753851"/>
                              <a:gd name="T22" fmla="*/ 1050185 w 12269552"/>
                              <a:gd name="T23" fmla="*/ 804250 h 11753851"/>
                              <a:gd name="T24" fmla="*/ 1256190 w 12269552"/>
                              <a:gd name="T25" fmla="*/ 1010268 h 11753851"/>
                              <a:gd name="T26" fmla="*/ 1274918 w 12269552"/>
                              <a:gd name="T27" fmla="*/ 1130905 h 11753851"/>
                              <a:gd name="T28" fmla="*/ 1159247 w 12269552"/>
                              <a:gd name="T29" fmla="*/ 1646503 h 11753851"/>
                              <a:gd name="T30" fmla="*/ 1063405 w 12269552"/>
                              <a:gd name="T31" fmla="*/ 1724724 h 11753851"/>
                              <a:gd name="T32" fmla="*/ 965360 w 12269552"/>
                              <a:gd name="T33" fmla="*/ 1626672 h 11753851"/>
                              <a:gd name="T34" fmla="*/ 968114 w 12269552"/>
                              <a:gd name="T35" fmla="*/ 1601884 h 11753851"/>
                              <a:gd name="T36" fmla="*/ 1063405 w 12269552"/>
                              <a:gd name="T37" fmla="*/ 1179380 h 11753851"/>
                              <a:gd name="T38" fmla="*/ 828757 w 12269552"/>
                              <a:gd name="T39" fmla="*/ 951327 h 11753851"/>
                              <a:gd name="T40" fmla="*/ 627709 w 12269552"/>
                              <a:gd name="T41" fmla="*/ 1176075 h 11753851"/>
                              <a:gd name="T42" fmla="*/ 508182 w 12269552"/>
                              <a:gd name="T43" fmla="*/ 1213533 h 11753851"/>
                              <a:gd name="T44" fmla="*/ 100027 w 12269552"/>
                              <a:gd name="T45" fmla="*/ 1214084 h 11753851"/>
                              <a:gd name="T46" fmla="*/ 2533 w 12269552"/>
                              <a:gd name="T47" fmla="*/ 1137515 h 11753851"/>
                              <a:gd name="T48" fmla="*/ 75791 w 12269552"/>
                              <a:gd name="T49" fmla="*/ 1020735 h 11753851"/>
                              <a:gd name="T50" fmla="*/ 100578 w 12269552"/>
                              <a:gd name="T51" fmla="*/ 1018531 h 11753851"/>
                              <a:gd name="T52" fmla="*/ 451999 w 12269552"/>
                              <a:gd name="T53" fmla="*/ 1019633 h 11753851"/>
                              <a:gd name="T54" fmla="*/ 971969 w 12269552"/>
                              <a:gd name="T55" fmla="*/ 417001 h 11753851"/>
                              <a:gd name="T56" fmla="*/ 835918 w 12269552"/>
                              <a:gd name="T57" fmla="*/ 416450 h 11753851"/>
                              <a:gd name="T58" fmla="*/ 599617 w 12269552"/>
                              <a:gd name="T59" fmla="*/ 689122 h 11753851"/>
                              <a:gd name="T60" fmla="*/ 541231 w 12269552"/>
                              <a:gd name="T61" fmla="*/ 716664 h 11753851"/>
                              <a:gd name="T62" fmla="*/ 464667 w 12269552"/>
                              <a:gd name="T63" fmla="*/ 640647 h 11753851"/>
                              <a:gd name="T64" fmla="*/ 490556 w 12269552"/>
                              <a:gd name="T65" fmla="*/ 583358 h 11753851"/>
                              <a:gd name="T66" fmla="*/ 745033 w 12269552"/>
                              <a:gd name="T67" fmla="*/ 290304 h 11753851"/>
                              <a:gd name="T68" fmla="*/ 803970 w 12269552"/>
                              <a:gd name="T69" fmla="*/ 262762 h 11753851"/>
                              <a:gd name="T70" fmla="*/ 1357685 w 12269552"/>
                              <a:gd name="T71" fmla="*/ 0 h 11753851"/>
                              <a:gd name="T72" fmla="*/ 1509449 w 12269552"/>
                              <a:gd name="T73" fmla="*/ 151764 h 11753851"/>
                              <a:gd name="T74" fmla="*/ 1357685 w 12269552"/>
                              <a:gd name="T75" fmla="*/ 303527 h 11753851"/>
                              <a:gd name="T76" fmla="*/ 1205921 w 12269552"/>
                              <a:gd name="T77" fmla="*/ 151764 h 11753851"/>
                              <a:gd name="T78" fmla="*/ 1357685 w 12269552"/>
                              <a:gd name="T79" fmla="*/ 0 h 11753851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</a:gdLst>
                            <a:ahLst/>
                            <a:cxnLst>
                              <a:cxn ang="T80">
                                <a:pos x="T0" y="T1"/>
                              </a:cxn>
                              <a:cxn ang="T81">
                                <a:pos x="T2" y="T3"/>
                              </a:cxn>
                              <a:cxn ang="T82">
                                <a:pos x="T4" y="T5"/>
                              </a:cxn>
                              <a:cxn ang="T83">
                                <a:pos x="T6" y="T7"/>
                              </a:cxn>
                              <a:cxn ang="T84">
                                <a:pos x="T8" y="T9"/>
                              </a:cxn>
                              <a:cxn ang="T85">
                                <a:pos x="T10" y="T11"/>
                              </a:cxn>
                              <a:cxn ang="T86">
                                <a:pos x="T12" y="T13"/>
                              </a:cxn>
                              <a:cxn ang="T87">
                                <a:pos x="T14" y="T15"/>
                              </a:cxn>
                              <a:cxn ang="T88">
                                <a:pos x="T16" y="T17"/>
                              </a:cxn>
                              <a:cxn ang="T89">
                                <a:pos x="T18" y="T19"/>
                              </a:cxn>
                              <a:cxn ang="T90">
                                <a:pos x="T20" y="T21"/>
                              </a:cxn>
                              <a:cxn ang="T91">
                                <a:pos x="T22" y="T23"/>
                              </a:cxn>
                              <a:cxn ang="T92">
                                <a:pos x="T24" y="T25"/>
                              </a:cxn>
                              <a:cxn ang="T93">
                                <a:pos x="T26" y="T27"/>
                              </a:cxn>
                              <a:cxn ang="T94">
                                <a:pos x="T28" y="T29"/>
                              </a:cxn>
                              <a:cxn ang="T95">
                                <a:pos x="T30" y="T31"/>
                              </a:cxn>
                              <a:cxn ang="T96">
                                <a:pos x="T32" y="T33"/>
                              </a:cxn>
                              <a:cxn ang="T97">
                                <a:pos x="T34" y="T35"/>
                              </a:cxn>
                              <a:cxn ang="T98">
                                <a:pos x="T36" y="T37"/>
                              </a:cxn>
                              <a:cxn ang="T99">
                                <a:pos x="T38" y="T39"/>
                              </a:cxn>
                              <a:cxn ang="T100">
                                <a:pos x="T40" y="T41"/>
                              </a:cxn>
                              <a:cxn ang="T101">
                                <a:pos x="T42" y="T43"/>
                              </a:cxn>
                              <a:cxn ang="T102">
                                <a:pos x="T44" y="T45"/>
                              </a:cxn>
                              <a:cxn ang="T103">
                                <a:pos x="T46" y="T47"/>
                              </a:cxn>
                              <a:cxn ang="T104">
                                <a:pos x="T48" y="T49"/>
                              </a:cxn>
                              <a:cxn ang="T105">
                                <a:pos x="T50" y="T51"/>
                              </a:cxn>
                              <a:cxn ang="T106">
                                <a:pos x="T52" y="T53"/>
                              </a:cxn>
                              <a:cxn ang="T107">
                                <a:pos x="T54" y="T55"/>
                              </a:cxn>
                              <a:cxn ang="T108">
                                <a:pos x="T56" y="T57"/>
                              </a:cxn>
                              <a:cxn ang="T109">
                                <a:pos x="T58" y="T59"/>
                              </a:cxn>
                              <a:cxn ang="T110">
                                <a:pos x="T60" y="T61"/>
                              </a:cxn>
                              <a:cxn ang="T111">
                                <a:pos x="T62" y="T63"/>
                              </a:cxn>
                              <a:cxn ang="T112">
                                <a:pos x="T64" y="T65"/>
                              </a:cxn>
                              <a:cxn ang="T113">
                                <a:pos x="T66" y="T67"/>
                              </a:cxn>
                              <a:cxn ang="T114">
                                <a:pos x="T68" y="T69"/>
                              </a:cxn>
                              <a:cxn ang="T115">
                                <a:pos x="T70" y="T71"/>
                              </a:cxn>
                              <a:cxn ang="T116">
                                <a:pos x="T72" y="T73"/>
                              </a:cxn>
                              <a:cxn ang="T117">
                                <a:pos x="T74" y="T75"/>
                              </a:cxn>
                              <a:cxn ang="T118">
                                <a:pos x="T76" y="T77"/>
                              </a:cxn>
                              <a:cxn ang="T119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12269552" h="11753851">
                                <a:moveTo>
                                  <a:pt x="5478990" y="1790700"/>
                                </a:moveTo>
                                <a:cubicBezTo>
                                  <a:pt x="7986505" y="1790700"/>
                                  <a:pt x="7986505" y="1790700"/>
                                  <a:pt x="7986505" y="1790700"/>
                                </a:cubicBezTo>
                                <a:cubicBezTo>
                                  <a:pt x="8170440" y="1790700"/>
                                  <a:pt x="8335605" y="1862026"/>
                                  <a:pt x="8459480" y="1982155"/>
                                </a:cubicBezTo>
                                <a:cubicBezTo>
                                  <a:pt x="10058584" y="3581364"/>
                                  <a:pt x="10058584" y="3581364"/>
                                  <a:pt x="10058584" y="3581364"/>
                                </a:cubicBezTo>
                                <a:cubicBezTo>
                                  <a:pt x="11383663" y="2256197"/>
                                  <a:pt x="11383663" y="2256197"/>
                                  <a:pt x="11383663" y="2256197"/>
                                </a:cubicBezTo>
                                <a:cubicBezTo>
                                  <a:pt x="11477507" y="2177363"/>
                                  <a:pt x="11597628" y="2132315"/>
                                  <a:pt x="11729010" y="2132315"/>
                                </a:cubicBezTo>
                                <a:cubicBezTo>
                                  <a:pt x="12029311" y="2132315"/>
                                  <a:pt x="12269552" y="2372572"/>
                                  <a:pt x="12269552" y="2669139"/>
                                </a:cubicBezTo>
                                <a:cubicBezTo>
                                  <a:pt x="12269552" y="2796776"/>
                                  <a:pt x="12220753" y="2916904"/>
                                  <a:pt x="12145678" y="3007000"/>
                                </a:cubicBezTo>
                                <a:cubicBezTo>
                                  <a:pt x="10546573" y="4621226"/>
                                  <a:pt x="10546573" y="4621226"/>
                                  <a:pt x="10546573" y="4621226"/>
                                </a:cubicBezTo>
                                <a:cubicBezTo>
                                  <a:pt x="10062338" y="5105494"/>
                                  <a:pt x="9671946" y="4692552"/>
                                  <a:pt x="9671946" y="4692552"/>
                                </a:cubicBezTo>
                                <a:cubicBezTo>
                                  <a:pt x="8692213" y="3709001"/>
                                  <a:pt x="8692213" y="3709001"/>
                                  <a:pt x="8692213" y="3709001"/>
                                </a:cubicBezTo>
                                <a:cubicBezTo>
                                  <a:pt x="7156923" y="5480895"/>
                                  <a:pt x="7156923" y="5480895"/>
                                  <a:pt x="7156923" y="5480895"/>
                                </a:cubicBezTo>
                                <a:cubicBezTo>
                                  <a:pt x="8560831" y="6884896"/>
                                  <a:pt x="8560831" y="6884896"/>
                                  <a:pt x="8560831" y="6884896"/>
                                </a:cubicBezTo>
                                <a:cubicBezTo>
                                  <a:pt x="8560831" y="6884896"/>
                                  <a:pt x="8857379" y="7158939"/>
                                  <a:pt x="8688459" y="7707025"/>
                                </a:cubicBezTo>
                                <a:cubicBezTo>
                                  <a:pt x="7900169" y="11220781"/>
                                  <a:pt x="7900169" y="11220781"/>
                                  <a:pt x="7900169" y="11220781"/>
                                </a:cubicBezTo>
                                <a:cubicBezTo>
                                  <a:pt x="7840108" y="11524856"/>
                                  <a:pt x="7569837" y="11753851"/>
                                  <a:pt x="7247013" y="11753851"/>
                                </a:cubicBezTo>
                                <a:cubicBezTo>
                                  <a:pt x="6879144" y="11753851"/>
                                  <a:pt x="6578843" y="11453530"/>
                                  <a:pt x="6578843" y="11085637"/>
                                </a:cubicBezTo>
                                <a:cubicBezTo>
                                  <a:pt x="6578843" y="11025572"/>
                                  <a:pt x="6586351" y="10969262"/>
                                  <a:pt x="6597612" y="10916706"/>
                                </a:cubicBezTo>
                                <a:cubicBezTo>
                                  <a:pt x="7247013" y="8037378"/>
                                  <a:pt x="7247013" y="8037378"/>
                                  <a:pt x="7247013" y="8037378"/>
                                </a:cubicBezTo>
                                <a:cubicBezTo>
                                  <a:pt x="5647909" y="6483216"/>
                                  <a:pt x="5647909" y="6483216"/>
                                  <a:pt x="5647909" y="6483216"/>
                                </a:cubicBezTo>
                                <a:cubicBezTo>
                                  <a:pt x="4277784" y="8014854"/>
                                  <a:pt x="4277784" y="8014854"/>
                                  <a:pt x="4277784" y="8014854"/>
                                </a:cubicBezTo>
                                <a:cubicBezTo>
                                  <a:pt x="4277784" y="8014854"/>
                                  <a:pt x="4056312" y="8288897"/>
                                  <a:pt x="3463217" y="8270127"/>
                                </a:cubicBezTo>
                                <a:cubicBezTo>
                                  <a:pt x="681676" y="8273881"/>
                                  <a:pt x="681676" y="8273881"/>
                                  <a:pt x="681676" y="8273881"/>
                                </a:cubicBezTo>
                                <a:cubicBezTo>
                                  <a:pt x="370114" y="8277635"/>
                                  <a:pt x="88581" y="8067410"/>
                                  <a:pt x="17260" y="7752073"/>
                                </a:cubicBezTo>
                                <a:cubicBezTo>
                                  <a:pt x="-65323" y="7391688"/>
                                  <a:pt x="156149" y="7038811"/>
                                  <a:pt x="516511" y="6956222"/>
                                </a:cubicBezTo>
                                <a:cubicBezTo>
                                  <a:pt x="572817" y="6944960"/>
                                  <a:pt x="629124" y="6941206"/>
                                  <a:pt x="685430" y="6941206"/>
                                </a:cubicBezTo>
                                <a:cubicBezTo>
                                  <a:pt x="3080333" y="6948714"/>
                                  <a:pt x="3080333" y="6948714"/>
                                  <a:pt x="3080333" y="6948714"/>
                                </a:cubicBezTo>
                                <a:cubicBezTo>
                                  <a:pt x="6623888" y="2841824"/>
                                  <a:pt x="6623888" y="2841824"/>
                                  <a:pt x="6623888" y="2841824"/>
                                </a:cubicBezTo>
                                <a:lnTo>
                                  <a:pt x="5696708" y="2838070"/>
                                </a:lnTo>
                                <a:cubicBezTo>
                                  <a:pt x="4086342" y="4696306"/>
                                  <a:pt x="4086342" y="4696306"/>
                                  <a:pt x="4086342" y="4696306"/>
                                </a:cubicBezTo>
                                <a:cubicBezTo>
                                  <a:pt x="3992498" y="4812681"/>
                                  <a:pt x="3849855" y="4884007"/>
                                  <a:pt x="3688443" y="4884007"/>
                                </a:cubicBezTo>
                                <a:cubicBezTo>
                                  <a:pt x="3399403" y="4884007"/>
                                  <a:pt x="3166669" y="4651258"/>
                                  <a:pt x="3166669" y="4365953"/>
                                </a:cubicBezTo>
                                <a:cubicBezTo>
                                  <a:pt x="3166669" y="4208284"/>
                                  <a:pt x="3234237" y="4069386"/>
                                  <a:pt x="3343097" y="3975536"/>
                                </a:cubicBezTo>
                                <a:cubicBezTo>
                                  <a:pt x="5077337" y="1978401"/>
                                  <a:pt x="5077337" y="1978401"/>
                                  <a:pt x="5077337" y="1978401"/>
                                </a:cubicBezTo>
                                <a:cubicBezTo>
                                  <a:pt x="5171181" y="1862026"/>
                                  <a:pt x="5313824" y="1790700"/>
                                  <a:pt x="5478990" y="1790700"/>
                                </a:cubicBezTo>
                                <a:close/>
                                <a:moveTo>
                                  <a:pt x="9252509" y="0"/>
                                </a:moveTo>
                                <a:cubicBezTo>
                                  <a:pt x="9823713" y="0"/>
                                  <a:pt x="10286766" y="463053"/>
                                  <a:pt x="10286766" y="1034257"/>
                                </a:cubicBezTo>
                                <a:cubicBezTo>
                                  <a:pt x="10286766" y="1605461"/>
                                  <a:pt x="9823713" y="2068514"/>
                                  <a:pt x="9252509" y="2068514"/>
                                </a:cubicBezTo>
                                <a:cubicBezTo>
                                  <a:pt x="8681305" y="2068514"/>
                                  <a:pt x="8218252" y="1605461"/>
                                  <a:pt x="8218252" y="1034257"/>
                                </a:cubicBezTo>
                                <a:cubicBezTo>
                                  <a:pt x="8218252" y="463053"/>
                                  <a:pt x="8681305" y="0"/>
                                  <a:pt x="9252509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727CBA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7B78DF5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2079" name="33_Shape"/>
                        <wps:cNvSpPr/>
                        <wps:spPr bwMode="auto">
                          <a:xfrm>
                            <a:off x="14179" y="15646"/>
                            <a:ext cx="357" cy="357"/>
                          </a:xfrm>
                          <a:custGeom>
                            <a:avLst/>
                            <a:gdLst>
                              <a:gd name="T0" fmla="*/ 1660229 w 8965002"/>
                              <a:gd name="T1" fmla="*/ 723707 h 8673857"/>
                              <a:gd name="T2" fmla="*/ 1707743 w 8965002"/>
                              <a:gd name="T3" fmla="*/ 723707 h 8673857"/>
                              <a:gd name="T4" fmla="*/ 1786179 w 8965002"/>
                              <a:gd name="T5" fmla="*/ 872262 h 8673857"/>
                              <a:gd name="T6" fmla="*/ 1398524 w 8965002"/>
                              <a:gd name="T7" fmla="*/ 1455923 h 8673857"/>
                              <a:gd name="T8" fmla="*/ 1307266 w 8965002"/>
                              <a:gd name="T9" fmla="*/ 1501168 h 8673857"/>
                              <a:gd name="T10" fmla="*/ 1079500 w 8965002"/>
                              <a:gd name="T11" fmla="*/ 1501168 h 8673857"/>
                              <a:gd name="T12" fmla="*/ 1079500 w 8965002"/>
                              <a:gd name="T13" fmla="*/ 1685165 h 8673857"/>
                              <a:gd name="T14" fmla="*/ 1049332 w 8965002"/>
                              <a:gd name="T15" fmla="*/ 1734934 h 8673857"/>
                              <a:gd name="T16" fmla="*/ 1021427 w 8965002"/>
                              <a:gd name="T17" fmla="*/ 1741721 h 8673857"/>
                              <a:gd name="T18" fmla="*/ 985980 w 8965002"/>
                              <a:gd name="T19" fmla="*/ 1731164 h 8673857"/>
                              <a:gd name="T20" fmla="*/ 808744 w 8965002"/>
                              <a:gd name="T21" fmla="*/ 1611265 h 8673857"/>
                              <a:gd name="T22" fmla="*/ 635280 w 8965002"/>
                              <a:gd name="T23" fmla="*/ 1731164 h 8673857"/>
                              <a:gd name="T24" fmla="*/ 571927 w 8965002"/>
                              <a:gd name="T25" fmla="*/ 1734934 h 8673857"/>
                              <a:gd name="T26" fmla="*/ 539497 w 8965002"/>
                              <a:gd name="T27" fmla="*/ 1685165 h 8673857"/>
                              <a:gd name="T28" fmla="*/ 539497 w 8965002"/>
                              <a:gd name="T29" fmla="*/ 1225173 h 8673857"/>
                              <a:gd name="T30" fmla="*/ 636788 w 8965002"/>
                              <a:gd name="T31" fmla="*/ 1030619 h 8673857"/>
                              <a:gd name="T32" fmla="*/ 667710 w 8965002"/>
                              <a:gd name="T33" fmla="*/ 1022324 h 8673857"/>
                              <a:gd name="T34" fmla="*/ 1142852 w 8965002"/>
                              <a:gd name="T35" fmla="*/ 1022324 h 8673857"/>
                              <a:gd name="T36" fmla="*/ 1077992 w 8965002"/>
                              <a:gd name="T37" fmla="*/ 1261369 h 8673857"/>
                              <a:gd name="T38" fmla="*/ 1250702 w 8965002"/>
                              <a:gd name="T39" fmla="*/ 1261369 h 8673857"/>
                              <a:gd name="T40" fmla="*/ 1660229 w 8965002"/>
                              <a:gd name="T41" fmla="*/ 723707 h 8673857"/>
                              <a:gd name="T42" fmla="*/ 1227016 w 8965002"/>
                              <a:gd name="T43" fmla="*/ 26 h 8673857"/>
                              <a:gd name="T44" fmla="*/ 1646524 w 8965002"/>
                              <a:gd name="T45" fmla="*/ 27634 h 8673857"/>
                              <a:gd name="T46" fmla="*/ 1722691 w 8965002"/>
                              <a:gd name="T47" fmla="*/ 177681 h 8673857"/>
                              <a:gd name="T48" fmla="*/ 1246833 w 8965002"/>
                              <a:gd name="T49" fmla="*/ 798230 h 8673857"/>
                              <a:gd name="T50" fmla="*/ 1160861 w 8965002"/>
                              <a:gd name="T51" fmla="*/ 838946 h 8673857"/>
                              <a:gd name="T52" fmla="*/ 443680 w 8965002"/>
                              <a:gd name="T53" fmla="*/ 838946 h 8673857"/>
                              <a:gd name="T54" fmla="*/ 231014 w 8965002"/>
                              <a:gd name="T55" fmla="*/ 1099833 h 8673857"/>
                              <a:gd name="T56" fmla="*/ 361479 w 8965002"/>
                              <a:gd name="T57" fmla="*/ 1249880 h 8673857"/>
                              <a:gd name="T58" fmla="*/ 418794 w 8965002"/>
                              <a:gd name="T59" fmla="*/ 1261190 h 8673857"/>
                              <a:gd name="T60" fmla="*/ 418794 w 8965002"/>
                              <a:gd name="T61" fmla="*/ 1500965 h 8673857"/>
                              <a:gd name="T62" fmla="*/ 10807 w 8965002"/>
                              <a:gd name="T63" fmla="*/ 1148843 h 8673857"/>
                              <a:gd name="T64" fmla="*/ 13069 w 8965002"/>
                              <a:gd name="T65" fmla="*/ 949785 h 8673857"/>
                              <a:gd name="T66" fmla="*/ 545488 w 8965002"/>
                              <a:gd name="T67" fmla="*/ 134703 h 8673857"/>
                              <a:gd name="T68" fmla="*/ 706119 w 8965002"/>
                              <a:gd name="T69" fmla="*/ 45730 h 8673857"/>
                              <a:gd name="T70" fmla="*/ 1227016 w 8965002"/>
                              <a:gd name="T71" fmla="*/ 26 h 8673857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</a:gdLst>
                            <a:ahLst/>
                            <a:cxnLst>
                              <a:cxn ang="T72">
                                <a:pos x="T0" y="T1"/>
                              </a:cxn>
                              <a:cxn ang="T73">
                                <a:pos x="T2" y="T3"/>
                              </a:cxn>
                              <a:cxn ang="T74">
                                <a:pos x="T4" y="T5"/>
                              </a:cxn>
                              <a:cxn ang="T75">
                                <a:pos x="T6" y="T7"/>
                              </a:cxn>
                              <a:cxn ang="T76">
                                <a:pos x="T8" y="T9"/>
                              </a:cxn>
                              <a:cxn ang="T77">
                                <a:pos x="T10" y="T11"/>
                              </a:cxn>
                              <a:cxn ang="T78">
                                <a:pos x="T12" y="T13"/>
                              </a:cxn>
                              <a:cxn ang="T79">
                                <a:pos x="T14" y="T15"/>
                              </a:cxn>
                              <a:cxn ang="T80">
                                <a:pos x="T16" y="T17"/>
                              </a:cxn>
                              <a:cxn ang="T81">
                                <a:pos x="T18" y="T19"/>
                              </a:cxn>
                              <a:cxn ang="T82">
                                <a:pos x="T20" y="T21"/>
                              </a:cxn>
                              <a:cxn ang="T83">
                                <a:pos x="T22" y="T23"/>
                              </a:cxn>
                              <a:cxn ang="T84">
                                <a:pos x="T24" y="T25"/>
                              </a:cxn>
                              <a:cxn ang="T85">
                                <a:pos x="T26" y="T27"/>
                              </a:cxn>
                              <a:cxn ang="T86">
                                <a:pos x="T28" y="T29"/>
                              </a:cxn>
                              <a:cxn ang="T87">
                                <a:pos x="T30" y="T31"/>
                              </a:cxn>
                              <a:cxn ang="T88">
                                <a:pos x="T32" y="T33"/>
                              </a:cxn>
                              <a:cxn ang="T89">
                                <a:pos x="T34" y="T35"/>
                              </a:cxn>
                              <a:cxn ang="T90">
                                <a:pos x="T36" y="T37"/>
                              </a:cxn>
                              <a:cxn ang="T91">
                                <a:pos x="T38" y="T39"/>
                              </a:cxn>
                              <a:cxn ang="T92">
                                <a:pos x="T40" y="T41"/>
                              </a:cxn>
                              <a:cxn ang="T93">
                                <a:pos x="T42" y="T43"/>
                              </a:cxn>
                              <a:cxn ang="T94">
                                <a:pos x="T44" y="T45"/>
                              </a:cxn>
                              <a:cxn ang="T95">
                                <a:pos x="T46" y="T47"/>
                              </a:cxn>
                              <a:cxn ang="T96">
                                <a:pos x="T48" y="T49"/>
                              </a:cxn>
                              <a:cxn ang="T97">
                                <a:pos x="T50" y="T51"/>
                              </a:cxn>
                              <a:cxn ang="T98">
                                <a:pos x="T52" y="T53"/>
                              </a:cxn>
                              <a:cxn ang="T99">
                                <a:pos x="T54" y="T55"/>
                              </a:cxn>
                              <a:cxn ang="T100">
                                <a:pos x="T56" y="T57"/>
                              </a:cxn>
                              <a:cxn ang="T101">
                                <a:pos x="T58" y="T59"/>
                              </a:cxn>
                              <a:cxn ang="T102">
                                <a:pos x="T60" y="T61"/>
                              </a:cxn>
                              <a:cxn ang="T103">
                                <a:pos x="T62" y="T63"/>
                              </a:cxn>
                              <a:cxn ang="T104">
                                <a:pos x="T64" y="T65"/>
                              </a:cxn>
                              <a:cxn ang="T105">
                                <a:pos x="T66" y="T67"/>
                              </a:cxn>
                              <a:cxn ang="T106">
                                <a:pos x="T68" y="T69"/>
                              </a:cxn>
                              <a:cxn ang="T107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965002" h="8673857">
                                <a:moveTo>
                                  <a:pt x="8267042" y="3603669"/>
                                </a:moveTo>
                                <a:cubicBezTo>
                                  <a:pt x="8267042" y="3603669"/>
                                  <a:pt x="8267042" y="3603669"/>
                                  <a:pt x="8503636" y="3603669"/>
                                </a:cubicBezTo>
                                <a:cubicBezTo>
                                  <a:pt x="8770275" y="3603669"/>
                                  <a:pt x="9115779" y="3885289"/>
                                  <a:pt x="8894206" y="4343392"/>
                                </a:cubicBezTo>
                                <a:cubicBezTo>
                                  <a:pt x="8894206" y="4343392"/>
                                  <a:pt x="8894206" y="4343392"/>
                                  <a:pt x="6963891" y="7249712"/>
                                </a:cubicBezTo>
                                <a:cubicBezTo>
                                  <a:pt x="6817428" y="7463743"/>
                                  <a:pt x="6610877" y="7475008"/>
                                  <a:pt x="6509479" y="7475008"/>
                                </a:cubicBezTo>
                                <a:cubicBezTo>
                                  <a:pt x="6509479" y="7475008"/>
                                  <a:pt x="6509479" y="7475008"/>
                                  <a:pt x="5375325" y="7475008"/>
                                </a:cubicBezTo>
                                <a:cubicBezTo>
                                  <a:pt x="5375325" y="7475008"/>
                                  <a:pt x="5375325" y="7475008"/>
                                  <a:pt x="5375325" y="8391212"/>
                                </a:cubicBezTo>
                                <a:cubicBezTo>
                                  <a:pt x="5375325" y="8503860"/>
                                  <a:pt x="5326504" y="8586469"/>
                                  <a:pt x="5225106" y="8639038"/>
                                </a:cubicBezTo>
                                <a:cubicBezTo>
                                  <a:pt x="5180040" y="8661567"/>
                                  <a:pt x="5131219" y="8672833"/>
                                  <a:pt x="5086153" y="8672833"/>
                                </a:cubicBezTo>
                                <a:cubicBezTo>
                                  <a:pt x="5026066" y="8672833"/>
                                  <a:pt x="4962223" y="8654057"/>
                                  <a:pt x="4909646" y="8620263"/>
                                </a:cubicBezTo>
                                <a:cubicBezTo>
                                  <a:pt x="4909646" y="8620263"/>
                                  <a:pt x="4909646" y="8620263"/>
                                  <a:pt x="4027109" y="8023229"/>
                                </a:cubicBezTo>
                                <a:cubicBezTo>
                                  <a:pt x="4027109" y="8023229"/>
                                  <a:pt x="4027109" y="8023229"/>
                                  <a:pt x="3163349" y="8620263"/>
                                </a:cubicBezTo>
                                <a:cubicBezTo>
                                  <a:pt x="3069463" y="8684097"/>
                                  <a:pt x="2949287" y="8691607"/>
                                  <a:pt x="2847889" y="8639038"/>
                                </a:cubicBezTo>
                                <a:cubicBezTo>
                                  <a:pt x="2750247" y="8586469"/>
                                  <a:pt x="2686404" y="8503860"/>
                                  <a:pt x="2686404" y="8391212"/>
                                </a:cubicBezTo>
                                <a:cubicBezTo>
                                  <a:pt x="2686404" y="8391212"/>
                                  <a:pt x="2686404" y="8391212"/>
                                  <a:pt x="2686404" y="6100701"/>
                                </a:cubicBezTo>
                                <a:cubicBezTo>
                                  <a:pt x="2686404" y="5559991"/>
                                  <a:pt x="2990598" y="5237066"/>
                                  <a:pt x="3170860" y="5131928"/>
                                </a:cubicBezTo>
                                <a:cubicBezTo>
                                  <a:pt x="3215926" y="5105644"/>
                                  <a:pt x="3268503" y="5090624"/>
                                  <a:pt x="3324835" y="5090624"/>
                                </a:cubicBezTo>
                                <a:cubicBezTo>
                                  <a:pt x="3324835" y="5090624"/>
                                  <a:pt x="3324835" y="5090624"/>
                                  <a:pt x="5690785" y="5090624"/>
                                </a:cubicBezTo>
                                <a:cubicBezTo>
                                  <a:pt x="5371570" y="5406038"/>
                                  <a:pt x="5367814" y="5980543"/>
                                  <a:pt x="5367814" y="6280938"/>
                                </a:cubicBezTo>
                                <a:cubicBezTo>
                                  <a:pt x="5367814" y="6280938"/>
                                  <a:pt x="5367814" y="6280938"/>
                                  <a:pt x="6227818" y="6280938"/>
                                </a:cubicBezTo>
                                <a:cubicBezTo>
                                  <a:pt x="6227818" y="6280938"/>
                                  <a:pt x="6227818" y="6280938"/>
                                  <a:pt x="8267042" y="3603669"/>
                                </a:cubicBezTo>
                                <a:close/>
                                <a:moveTo>
                                  <a:pt x="6109875" y="128"/>
                                </a:moveTo>
                                <a:cubicBezTo>
                                  <a:pt x="6829153" y="-2490"/>
                                  <a:pt x="7579192" y="34821"/>
                                  <a:pt x="8198796" y="137601"/>
                                </a:cubicBezTo>
                                <a:cubicBezTo>
                                  <a:pt x="8705745" y="220201"/>
                                  <a:pt x="8739542" y="678257"/>
                                  <a:pt x="8578069" y="884757"/>
                                </a:cubicBezTo>
                                <a:cubicBezTo>
                                  <a:pt x="8578069" y="884757"/>
                                  <a:pt x="6234838" y="3955980"/>
                                  <a:pt x="6208552" y="3974753"/>
                                </a:cubicBezTo>
                                <a:cubicBezTo>
                                  <a:pt x="6107162" y="4098653"/>
                                  <a:pt x="5953199" y="4177498"/>
                                  <a:pt x="5780461" y="4177498"/>
                                </a:cubicBezTo>
                                <a:cubicBezTo>
                                  <a:pt x="5780461" y="4177498"/>
                                  <a:pt x="5780461" y="4177498"/>
                                  <a:pt x="2209285" y="4177498"/>
                                </a:cubicBezTo>
                                <a:cubicBezTo>
                                  <a:pt x="1818747" y="4177498"/>
                                  <a:pt x="970076" y="4545444"/>
                                  <a:pt x="1150325" y="5476573"/>
                                </a:cubicBezTo>
                                <a:cubicBezTo>
                                  <a:pt x="1217918" y="5825746"/>
                                  <a:pt x="1465760" y="6103583"/>
                                  <a:pt x="1799971" y="6223729"/>
                                </a:cubicBezTo>
                                <a:cubicBezTo>
                                  <a:pt x="1875075" y="6253765"/>
                                  <a:pt x="2002751" y="6268783"/>
                                  <a:pt x="2085365" y="6280047"/>
                                </a:cubicBezTo>
                                <a:cubicBezTo>
                                  <a:pt x="2085365" y="6280047"/>
                                  <a:pt x="2085365" y="6280047"/>
                                  <a:pt x="2085365" y="7473994"/>
                                </a:cubicBezTo>
                                <a:cubicBezTo>
                                  <a:pt x="1582171" y="7440203"/>
                                  <a:pt x="335451" y="7004675"/>
                                  <a:pt x="53813" y="5720619"/>
                                </a:cubicBezTo>
                                <a:cubicBezTo>
                                  <a:pt x="-25046" y="5397728"/>
                                  <a:pt x="-13780" y="5056063"/>
                                  <a:pt x="65078" y="4729417"/>
                                </a:cubicBezTo>
                                <a:cubicBezTo>
                                  <a:pt x="282879" y="3283915"/>
                                  <a:pt x="2351982" y="944830"/>
                                  <a:pt x="2716235" y="670748"/>
                                </a:cubicBezTo>
                                <a:cubicBezTo>
                                  <a:pt x="2960321" y="471756"/>
                                  <a:pt x="3234449" y="310311"/>
                                  <a:pt x="3516088" y="227711"/>
                                </a:cubicBezTo>
                                <a:cubicBezTo>
                                  <a:pt x="3797726" y="119767"/>
                                  <a:pt x="4911078" y="4491"/>
                                  <a:pt x="6109875" y="128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727CBA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4DF4973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anchor="ctr" anchorCtr="1"/>
                      </wps:wsp>
                      <wps:wsp>
                        <wps:cNvPr id="32" name="44_Shape"/>
                        <wps:cNvSpPr/>
                        <wps:spPr bwMode="auto">
                          <a:xfrm>
                            <a:off x="9109" y="15630"/>
                            <a:ext cx="397" cy="340"/>
                          </a:xfrm>
                          <a:custGeom>
                            <a:avLst/>
                            <a:gdLst>
                              <a:gd name="T0" fmla="*/ 197789562 w 6307"/>
                              <a:gd name="T1" fmla="*/ 302133343 h 5672"/>
                              <a:gd name="T2" fmla="*/ 207277713 w 6307"/>
                              <a:gd name="T3" fmla="*/ 399078456 h 5672"/>
                              <a:gd name="T4" fmla="*/ 181641614 w 6307"/>
                              <a:gd name="T5" fmla="*/ 475705205 h 5672"/>
                              <a:gd name="T6" fmla="*/ 149710588 w 6307"/>
                              <a:gd name="T7" fmla="*/ 507048219 h 5672"/>
                              <a:gd name="T8" fmla="*/ 112305897 w 6307"/>
                              <a:gd name="T9" fmla="*/ 515521872 h 5672"/>
                              <a:gd name="T10" fmla="*/ 74262379 w 6307"/>
                              <a:gd name="T11" fmla="*/ 499486045 h 5672"/>
                              <a:gd name="T12" fmla="*/ 46345536 w 6307"/>
                              <a:gd name="T13" fmla="*/ 463496023 h 5672"/>
                              <a:gd name="T14" fmla="*/ 15600642 w 6307"/>
                              <a:gd name="T15" fmla="*/ 433155003 h 5672"/>
                              <a:gd name="T16" fmla="*/ 182435 w 6307"/>
                              <a:gd name="T17" fmla="*/ 379853505 h 5672"/>
                              <a:gd name="T18" fmla="*/ 8484454 w 6307"/>
                              <a:gd name="T19" fmla="*/ 325458594 h 5672"/>
                              <a:gd name="T20" fmla="*/ 37313776 w 6307"/>
                              <a:gd name="T21" fmla="*/ 288284041 h 5672"/>
                              <a:gd name="T22" fmla="*/ 63223226 w 6307"/>
                              <a:gd name="T23" fmla="*/ 255209789 h 5672"/>
                              <a:gd name="T24" fmla="*/ 88038365 w 6307"/>
                              <a:gd name="T25" fmla="*/ 186327751 h 5672"/>
                              <a:gd name="T26" fmla="*/ 127358931 w 6307"/>
                              <a:gd name="T27" fmla="*/ 95942817 h 5672"/>
                              <a:gd name="T28" fmla="*/ 183192617 w 6307"/>
                              <a:gd name="T29" fmla="*/ 35261079 h 5672"/>
                              <a:gd name="T30" fmla="*/ 249152978 w 6307"/>
                              <a:gd name="T31" fmla="*/ 4282235 h 5672"/>
                              <a:gd name="T32" fmla="*/ 318397477 w 6307"/>
                              <a:gd name="T33" fmla="*/ 3098005 h 5672"/>
                              <a:gd name="T34" fmla="*/ 384449056 w 6307"/>
                              <a:gd name="T35" fmla="*/ 31707485 h 5672"/>
                              <a:gd name="T36" fmla="*/ 440921266 w 6307"/>
                              <a:gd name="T37" fmla="*/ 90293815 h 5672"/>
                              <a:gd name="T38" fmla="*/ 480880657 w 6307"/>
                              <a:gd name="T39" fmla="*/ 178947511 h 5672"/>
                              <a:gd name="T40" fmla="*/ 511169463 w 6307"/>
                              <a:gd name="T41" fmla="*/ 247829549 h 5672"/>
                              <a:gd name="T42" fmla="*/ 541367050 w 6307"/>
                              <a:gd name="T43" fmla="*/ 285004102 h 5672"/>
                              <a:gd name="T44" fmla="*/ 567459237 w 6307"/>
                              <a:gd name="T45" fmla="*/ 321449411 h 5672"/>
                              <a:gd name="T46" fmla="*/ 575213950 w 6307"/>
                              <a:gd name="T47" fmla="*/ 380491330 h 5672"/>
                              <a:gd name="T48" fmla="*/ 560890657 w 6307"/>
                              <a:gd name="T49" fmla="*/ 437710592 h 5672"/>
                              <a:gd name="T50" fmla="*/ 533156249 w 6307"/>
                              <a:gd name="T51" fmla="*/ 465682549 h 5672"/>
                              <a:gd name="T52" fmla="*/ 490095155 w 6307"/>
                              <a:gd name="T53" fmla="*/ 510784048 h 5672"/>
                              <a:gd name="T54" fmla="*/ 424864535 w 6307"/>
                              <a:gd name="T55" fmla="*/ 516706404 h 5672"/>
                              <a:gd name="T56" fmla="*/ 394028424 w 6307"/>
                              <a:gd name="T57" fmla="*/ 509143928 h 5672"/>
                              <a:gd name="T58" fmla="*/ 364378143 w 6307"/>
                              <a:gd name="T59" fmla="*/ 481992031 h 5672"/>
                              <a:gd name="T60" fmla="*/ 337556214 w 6307"/>
                              <a:gd name="T61" fmla="*/ 412927757 h 5672"/>
                              <a:gd name="T62" fmla="*/ 341752832 w 6307"/>
                              <a:gd name="T63" fmla="*/ 312247116 h 5672"/>
                              <a:gd name="T64" fmla="*/ 374048728 w 6307"/>
                              <a:gd name="T65" fmla="*/ 250289729 h 5672"/>
                              <a:gd name="T66" fmla="*/ 389375717 w 6307"/>
                              <a:gd name="T67" fmla="*/ 194528051 h 5672"/>
                              <a:gd name="T68" fmla="*/ 368757196 w 6307"/>
                              <a:gd name="T69" fmla="*/ 121272358 h 5672"/>
                              <a:gd name="T70" fmla="*/ 339836958 w 6307"/>
                              <a:gd name="T71" fmla="*/ 73073155 h 5672"/>
                              <a:gd name="T72" fmla="*/ 305716406 w 6307"/>
                              <a:gd name="T73" fmla="*/ 49930441 h 5672"/>
                              <a:gd name="T74" fmla="*/ 269588762 w 6307"/>
                              <a:gd name="T75" fmla="*/ 51479444 h 5672"/>
                              <a:gd name="T76" fmla="*/ 234738468 w 6307"/>
                              <a:gd name="T77" fmla="*/ 77811281 h 5672"/>
                              <a:gd name="T78" fmla="*/ 204267227 w 6307"/>
                              <a:gd name="T79" fmla="*/ 128652598 h 5672"/>
                              <a:gd name="T80" fmla="*/ 181459179 w 6307"/>
                              <a:gd name="T81" fmla="*/ 203821463 h 5672"/>
                              <a:gd name="T82" fmla="*/ 438731739 w 6307"/>
                              <a:gd name="T83" fmla="*/ 474247320 h 5672"/>
                              <a:gd name="T84" fmla="*/ 457616521 w 6307"/>
                              <a:gd name="T85" fmla="*/ 449646721 h 5672"/>
                              <a:gd name="T86" fmla="*/ 473764469 w 6307"/>
                              <a:gd name="T87" fmla="*/ 383680151 h 5672"/>
                              <a:gd name="T88" fmla="*/ 474129642 w 6307"/>
                              <a:gd name="T89" fmla="*/ 370377556 h 5672"/>
                              <a:gd name="T90" fmla="*/ 470024241 w 6307"/>
                              <a:gd name="T91" fmla="*/ 331016478 h 5672"/>
                              <a:gd name="T92" fmla="*/ 449314502 w 6307"/>
                              <a:gd name="T93" fmla="*/ 280903801 h 5672"/>
                              <a:gd name="T94" fmla="*/ 430612156 w 6307"/>
                              <a:gd name="T95" fmla="*/ 264867974 h 5672"/>
                              <a:gd name="T96" fmla="*/ 405614883 w 6307"/>
                              <a:gd name="T97" fmla="*/ 268785737 h 5672"/>
                              <a:gd name="T98" fmla="*/ 376694344 w 6307"/>
                              <a:gd name="T99" fmla="*/ 317167176 h 5672"/>
                              <a:gd name="T100" fmla="*/ 371220678 w 6307"/>
                              <a:gd name="T101" fmla="*/ 400900812 h 5672"/>
                              <a:gd name="T102" fmla="*/ 395123036 w 6307"/>
                              <a:gd name="T103" fmla="*/ 464680555 h 5672"/>
                              <a:gd name="T104" fmla="*/ 423131097 w 6307"/>
                              <a:gd name="T105" fmla="*/ 480898618 h 5672"/>
                              <a:gd name="T106" fmla="*/ 413552031 w 6307"/>
                              <a:gd name="T107" fmla="*/ 316620469 h 5672"/>
                              <a:gd name="T108" fmla="*/ 397495300 w 6307"/>
                              <a:gd name="T109" fmla="*/ 344319073 h 5672"/>
                              <a:gd name="T110" fmla="*/ 395031819 w 6307"/>
                              <a:gd name="T111" fmla="*/ 386504803 h 5672"/>
                              <a:gd name="T112" fmla="*/ 407439539 w 6307"/>
                              <a:gd name="T113" fmla="*/ 421674764 h 5672"/>
                              <a:gd name="T114" fmla="*/ 427236498 w 6307"/>
                              <a:gd name="T115" fmla="*/ 428781651 h 5672"/>
                              <a:gd name="T116" fmla="*/ 444388143 w 6307"/>
                              <a:gd name="T117" fmla="*/ 404454104 h 5672"/>
                              <a:gd name="T118" fmla="*/ 448767196 w 6307"/>
                              <a:gd name="T119" fmla="*/ 363179552 h 5672"/>
                              <a:gd name="T120" fmla="*/ 438093215 w 6307"/>
                              <a:gd name="T121" fmla="*/ 325549712 h 5672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  <a:gd name="T171" fmla="*/ 0 60000 65536"/>
                              <a:gd name="T172" fmla="*/ 0 60000 65536"/>
                              <a:gd name="T173" fmla="*/ 0 60000 65536"/>
                              <a:gd name="T174" fmla="*/ 0 60000 65536"/>
                              <a:gd name="T175" fmla="*/ 0 60000 65536"/>
                              <a:gd name="T176" fmla="*/ 0 60000 65536"/>
                              <a:gd name="T177" fmla="*/ 0 60000 65536"/>
                              <a:gd name="T178" fmla="*/ 0 60000 65536"/>
                              <a:gd name="T179" fmla="*/ 0 60000 65536"/>
                              <a:gd name="T180" fmla="*/ 0 60000 65536"/>
                              <a:gd name="T181" fmla="*/ 0 60000 65536"/>
                              <a:gd name="T182" fmla="*/ 0 60000 65536"/>
                            </a:gdLst>
                            <a:ahLst/>
                            <a:cxnLst>
                              <a:cxn ang="T122">
                                <a:pos x="T0" y="T1"/>
                              </a:cxn>
                              <a:cxn ang="T123">
                                <a:pos x="T2" y="T3"/>
                              </a:cxn>
                              <a:cxn ang="T124">
                                <a:pos x="T4" y="T5"/>
                              </a:cxn>
                              <a:cxn ang="T125">
                                <a:pos x="T6" y="T7"/>
                              </a:cxn>
                              <a:cxn ang="T126">
                                <a:pos x="T8" y="T9"/>
                              </a:cxn>
                              <a:cxn ang="T127">
                                <a:pos x="T10" y="T11"/>
                              </a:cxn>
                              <a:cxn ang="T128">
                                <a:pos x="T12" y="T13"/>
                              </a:cxn>
                              <a:cxn ang="T129">
                                <a:pos x="T14" y="T15"/>
                              </a:cxn>
                              <a:cxn ang="T130">
                                <a:pos x="T16" y="T17"/>
                              </a:cxn>
                              <a:cxn ang="T131">
                                <a:pos x="T18" y="T19"/>
                              </a:cxn>
                              <a:cxn ang="T132">
                                <a:pos x="T20" y="T21"/>
                              </a:cxn>
                              <a:cxn ang="T133">
                                <a:pos x="T22" y="T23"/>
                              </a:cxn>
                              <a:cxn ang="T134">
                                <a:pos x="T24" y="T25"/>
                              </a:cxn>
                              <a:cxn ang="T135">
                                <a:pos x="T26" y="T27"/>
                              </a:cxn>
                              <a:cxn ang="T136">
                                <a:pos x="T28" y="T29"/>
                              </a:cxn>
                              <a:cxn ang="T137">
                                <a:pos x="T30" y="T31"/>
                              </a:cxn>
                              <a:cxn ang="T138">
                                <a:pos x="T32" y="T33"/>
                              </a:cxn>
                              <a:cxn ang="T139">
                                <a:pos x="T34" y="T35"/>
                              </a:cxn>
                              <a:cxn ang="T140">
                                <a:pos x="T36" y="T37"/>
                              </a:cxn>
                              <a:cxn ang="T141">
                                <a:pos x="T38" y="T39"/>
                              </a:cxn>
                              <a:cxn ang="T142">
                                <a:pos x="T40" y="T41"/>
                              </a:cxn>
                              <a:cxn ang="T143">
                                <a:pos x="T42" y="T43"/>
                              </a:cxn>
                              <a:cxn ang="T144">
                                <a:pos x="T44" y="T45"/>
                              </a:cxn>
                              <a:cxn ang="T145">
                                <a:pos x="T46" y="T47"/>
                              </a:cxn>
                              <a:cxn ang="T146">
                                <a:pos x="T48" y="T49"/>
                              </a:cxn>
                              <a:cxn ang="T147">
                                <a:pos x="T50" y="T51"/>
                              </a:cxn>
                              <a:cxn ang="T148">
                                <a:pos x="T52" y="T53"/>
                              </a:cxn>
                              <a:cxn ang="T149">
                                <a:pos x="T54" y="T55"/>
                              </a:cxn>
                              <a:cxn ang="T150">
                                <a:pos x="T56" y="T57"/>
                              </a:cxn>
                              <a:cxn ang="T151">
                                <a:pos x="T58" y="T59"/>
                              </a:cxn>
                              <a:cxn ang="T152">
                                <a:pos x="T60" y="T61"/>
                              </a:cxn>
                              <a:cxn ang="T153">
                                <a:pos x="T62" y="T63"/>
                              </a:cxn>
                              <a:cxn ang="T154">
                                <a:pos x="T64" y="T65"/>
                              </a:cxn>
                              <a:cxn ang="T155">
                                <a:pos x="T66" y="T67"/>
                              </a:cxn>
                              <a:cxn ang="T156">
                                <a:pos x="T68" y="T69"/>
                              </a:cxn>
                              <a:cxn ang="T157">
                                <a:pos x="T70" y="T71"/>
                              </a:cxn>
                              <a:cxn ang="T158">
                                <a:pos x="T72" y="T73"/>
                              </a:cxn>
                              <a:cxn ang="T159">
                                <a:pos x="T74" y="T75"/>
                              </a:cxn>
                              <a:cxn ang="T160">
                                <a:pos x="T76" y="T77"/>
                              </a:cxn>
                              <a:cxn ang="T161">
                                <a:pos x="T78" y="T79"/>
                              </a:cxn>
                              <a:cxn ang="T162">
                                <a:pos x="T80" y="T81"/>
                              </a:cxn>
                              <a:cxn ang="T163">
                                <a:pos x="T82" y="T83"/>
                              </a:cxn>
                              <a:cxn ang="T164">
                                <a:pos x="T84" y="T85"/>
                              </a:cxn>
                              <a:cxn ang="T165">
                                <a:pos x="T86" y="T87"/>
                              </a:cxn>
                              <a:cxn ang="T166">
                                <a:pos x="T88" y="T89"/>
                              </a:cxn>
                              <a:cxn ang="T167">
                                <a:pos x="T90" y="T91"/>
                              </a:cxn>
                              <a:cxn ang="T168">
                                <a:pos x="T92" y="T93"/>
                              </a:cxn>
                              <a:cxn ang="T169">
                                <a:pos x="T94" y="T95"/>
                              </a:cxn>
                              <a:cxn ang="T170">
                                <a:pos x="T96" y="T97"/>
                              </a:cxn>
                              <a:cxn ang="T171">
                                <a:pos x="T98" y="T99"/>
                              </a:cxn>
                              <a:cxn ang="T172">
                                <a:pos x="T100" y="T101"/>
                              </a:cxn>
                              <a:cxn ang="T173">
                                <a:pos x="T102" y="T103"/>
                              </a:cxn>
                              <a:cxn ang="T174">
                                <a:pos x="T104" y="T105"/>
                              </a:cxn>
                              <a:cxn ang="T175">
                                <a:pos x="T106" y="T107"/>
                              </a:cxn>
                              <a:cxn ang="T176">
                                <a:pos x="T108" y="T109"/>
                              </a:cxn>
                              <a:cxn ang="T177">
                                <a:pos x="T110" y="T111"/>
                              </a:cxn>
                              <a:cxn ang="T178">
                                <a:pos x="T112" y="T113"/>
                              </a:cxn>
                              <a:cxn ang="T179">
                                <a:pos x="T114" y="T115"/>
                              </a:cxn>
                              <a:cxn ang="T180">
                                <a:pos x="T116" y="T117"/>
                              </a:cxn>
                              <a:cxn ang="T181">
                                <a:pos x="T118" y="T119"/>
                              </a:cxn>
                              <a:cxn ang="T182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6307" h="5672">
                                <a:moveTo>
                                  <a:pt x="1899" y="2819"/>
                                </a:moveTo>
                                <a:lnTo>
                                  <a:pt x="1899" y="2819"/>
                                </a:lnTo>
                                <a:lnTo>
                                  <a:pt x="1918" y="2843"/>
                                </a:lnTo>
                                <a:lnTo>
                                  <a:pt x="1938" y="2868"/>
                                </a:lnTo>
                                <a:lnTo>
                                  <a:pt x="1956" y="2894"/>
                                </a:lnTo>
                                <a:lnTo>
                                  <a:pt x="1975" y="2920"/>
                                </a:lnTo>
                                <a:lnTo>
                                  <a:pt x="1993" y="2947"/>
                                </a:lnTo>
                                <a:lnTo>
                                  <a:pt x="2010" y="2975"/>
                                </a:lnTo>
                                <a:lnTo>
                                  <a:pt x="2027" y="3003"/>
                                </a:lnTo>
                                <a:lnTo>
                                  <a:pt x="2044" y="3033"/>
                                </a:lnTo>
                                <a:lnTo>
                                  <a:pt x="2072" y="3085"/>
                                </a:lnTo>
                                <a:lnTo>
                                  <a:pt x="2098" y="3140"/>
                                </a:lnTo>
                                <a:lnTo>
                                  <a:pt x="2123" y="3197"/>
                                </a:lnTo>
                                <a:lnTo>
                                  <a:pt x="2147" y="3256"/>
                                </a:lnTo>
                                <a:lnTo>
                                  <a:pt x="2168" y="3316"/>
                                </a:lnTo>
                                <a:lnTo>
                                  <a:pt x="2188" y="3379"/>
                                </a:lnTo>
                                <a:lnTo>
                                  <a:pt x="2206" y="3443"/>
                                </a:lnTo>
                                <a:lnTo>
                                  <a:pt x="2223" y="3509"/>
                                </a:lnTo>
                                <a:lnTo>
                                  <a:pt x="2238" y="3576"/>
                                </a:lnTo>
                                <a:lnTo>
                                  <a:pt x="2251" y="3645"/>
                                </a:lnTo>
                                <a:lnTo>
                                  <a:pt x="2263" y="3715"/>
                                </a:lnTo>
                                <a:lnTo>
                                  <a:pt x="2272" y="3787"/>
                                </a:lnTo>
                                <a:lnTo>
                                  <a:pt x="2280" y="3859"/>
                                </a:lnTo>
                                <a:lnTo>
                                  <a:pt x="2285" y="3933"/>
                                </a:lnTo>
                                <a:lnTo>
                                  <a:pt x="2288" y="4007"/>
                                </a:lnTo>
                                <a:lnTo>
                                  <a:pt x="2289" y="4083"/>
                                </a:lnTo>
                                <a:lnTo>
                                  <a:pt x="2288" y="4158"/>
                                </a:lnTo>
                                <a:lnTo>
                                  <a:pt x="2285" y="4233"/>
                                </a:lnTo>
                                <a:lnTo>
                                  <a:pt x="2280" y="4307"/>
                                </a:lnTo>
                                <a:lnTo>
                                  <a:pt x="2272" y="4380"/>
                                </a:lnTo>
                                <a:lnTo>
                                  <a:pt x="2263" y="4451"/>
                                </a:lnTo>
                                <a:lnTo>
                                  <a:pt x="2251" y="4521"/>
                                </a:lnTo>
                                <a:lnTo>
                                  <a:pt x="2238" y="4589"/>
                                </a:lnTo>
                                <a:lnTo>
                                  <a:pt x="2223" y="4657"/>
                                </a:lnTo>
                                <a:lnTo>
                                  <a:pt x="2206" y="4723"/>
                                </a:lnTo>
                                <a:lnTo>
                                  <a:pt x="2188" y="4787"/>
                                </a:lnTo>
                                <a:lnTo>
                                  <a:pt x="2168" y="4850"/>
                                </a:lnTo>
                                <a:lnTo>
                                  <a:pt x="2147" y="4911"/>
                                </a:lnTo>
                                <a:lnTo>
                                  <a:pt x="2123" y="4969"/>
                                </a:lnTo>
                                <a:lnTo>
                                  <a:pt x="2098" y="5026"/>
                                </a:lnTo>
                                <a:lnTo>
                                  <a:pt x="2072" y="5080"/>
                                </a:lnTo>
                                <a:lnTo>
                                  <a:pt x="2044" y="5133"/>
                                </a:lnTo>
                                <a:lnTo>
                                  <a:pt x="2027" y="5163"/>
                                </a:lnTo>
                                <a:lnTo>
                                  <a:pt x="2009" y="5193"/>
                                </a:lnTo>
                                <a:lnTo>
                                  <a:pt x="1991" y="5221"/>
                                </a:lnTo>
                                <a:lnTo>
                                  <a:pt x="1973" y="5249"/>
                                </a:lnTo>
                                <a:lnTo>
                                  <a:pt x="1954" y="5276"/>
                                </a:lnTo>
                                <a:lnTo>
                                  <a:pt x="1934" y="5302"/>
                                </a:lnTo>
                                <a:lnTo>
                                  <a:pt x="1915" y="5328"/>
                                </a:lnTo>
                                <a:lnTo>
                                  <a:pt x="1893" y="5352"/>
                                </a:lnTo>
                                <a:lnTo>
                                  <a:pt x="1873" y="5377"/>
                                </a:lnTo>
                                <a:lnTo>
                                  <a:pt x="1852" y="5399"/>
                                </a:lnTo>
                                <a:lnTo>
                                  <a:pt x="1829" y="5422"/>
                                </a:lnTo>
                                <a:lnTo>
                                  <a:pt x="1807" y="5443"/>
                                </a:lnTo>
                                <a:lnTo>
                                  <a:pt x="1785" y="5463"/>
                                </a:lnTo>
                                <a:lnTo>
                                  <a:pt x="1762" y="5482"/>
                                </a:lnTo>
                                <a:lnTo>
                                  <a:pt x="1739" y="5501"/>
                                </a:lnTo>
                                <a:lnTo>
                                  <a:pt x="1714" y="5518"/>
                                </a:lnTo>
                                <a:lnTo>
                                  <a:pt x="1691" y="5535"/>
                                </a:lnTo>
                                <a:lnTo>
                                  <a:pt x="1667" y="5550"/>
                                </a:lnTo>
                                <a:lnTo>
                                  <a:pt x="1641" y="5565"/>
                                </a:lnTo>
                                <a:lnTo>
                                  <a:pt x="1617" y="5579"/>
                                </a:lnTo>
                                <a:lnTo>
                                  <a:pt x="1590" y="5592"/>
                                </a:lnTo>
                                <a:lnTo>
                                  <a:pt x="1564" y="5604"/>
                                </a:lnTo>
                                <a:lnTo>
                                  <a:pt x="1538" y="5614"/>
                                </a:lnTo>
                                <a:lnTo>
                                  <a:pt x="1511" y="5624"/>
                                </a:lnTo>
                                <a:lnTo>
                                  <a:pt x="1485" y="5632"/>
                                </a:lnTo>
                                <a:lnTo>
                                  <a:pt x="1458" y="5640"/>
                                </a:lnTo>
                                <a:lnTo>
                                  <a:pt x="1430" y="5646"/>
                                </a:lnTo>
                                <a:lnTo>
                                  <a:pt x="1403" y="5650"/>
                                </a:lnTo>
                                <a:lnTo>
                                  <a:pt x="1374" y="5655"/>
                                </a:lnTo>
                                <a:lnTo>
                                  <a:pt x="1346" y="5658"/>
                                </a:lnTo>
                                <a:lnTo>
                                  <a:pt x="1317" y="5660"/>
                                </a:lnTo>
                                <a:lnTo>
                                  <a:pt x="1289" y="5660"/>
                                </a:lnTo>
                                <a:lnTo>
                                  <a:pt x="1259" y="5660"/>
                                </a:lnTo>
                                <a:lnTo>
                                  <a:pt x="1231" y="5658"/>
                                </a:lnTo>
                                <a:lnTo>
                                  <a:pt x="1203" y="5655"/>
                                </a:lnTo>
                                <a:lnTo>
                                  <a:pt x="1174" y="5650"/>
                                </a:lnTo>
                                <a:lnTo>
                                  <a:pt x="1146" y="5646"/>
                                </a:lnTo>
                                <a:lnTo>
                                  <a:pt x="1118" y="5640"/>
                                </a:lnTo>
                                <a:lnTo>
                                  <a:pt x="1092" y="5632"/>
                                </a:lnTo>
                                <a:lnTo>
                                  <a:pt x="1065" y="5624"/>
                                </a:lnTo>
                                <a:lnTo>
                                  <a:pt x="1039" y="5614"/>
                                </a:lnTo>
                                <a:lnTo>
                                  <a:pt x="1012" y="5604"/>
                                </a:lnTo>
                                <a:lnTo>
                                  <a:pt x="987" y="5592"/>
                                </a:lnTo>
                                <a:lnTo>
                                  <a:pt x="961" y="5579"/>
                                </a:lnTo>
                                <a:lnTo>
                                  <a:pt x="935" y="5565"/>
                                </a:lnTo>
                                <a:lnTo>
                                  <a:pt x="910" y="5550"/>
                                </a:lnTo>
                                <a:lnTo>
                                  <a:pt x="885" y="5535"/>
                                </a:lnTo>
                                <a:lnTo>
                                  <a:pt x="862" y="5518"/>
                                </a:lnTo>
                                <a:lnTo>
                                  <a:pt x="838" y="5501"/>
                                </a:lnTo>
                                <a:lnTo>
                                  <a:pt x="814" y="5482"/>
                                </a:lnTo>
                                <a:lnTo>
                                  <a:pt x="792" y="5463"/>
                                </a:lnTo>
                                <a:lnTo>
                                  <a:pt x="769" y="5443"/>
                                </a:lnTo>
                                <a:lnTo>
                                  <a:pt x="747" y="5422"/>
                                </a:lnTo>
                                <a:lnTo>
                                  <a:pt x="725" y="5399"/>
                                </a:lnTo>
                                <a:lnTo>
                                  <a:pt x="703" y="5377"/>
                                </a:lnTo>
                                <a:lnTo>
                                  <a:pt x="683" y="5352"/>
                                </a:lnTo>
                                <a:lnTo>
                                  <a:pt x="662" y="5328"/>
                                </a:lnTo>
                                <a:lnTo>
                                  <a:pt x="643" y="5302"/>
                                </a:lnTo>
                                <a:lnTo>
                                  <a:pt x="623" y="5276"/>
                                </a:lnTo>
                                <a:lnTo>
                                  <a:pt x="603" y="5249"/>
                                </a:lnTo>
                                <a:lnTo>
                                  <a:pt x="585" y="5221"/>
                                </a:lnTo>
                                <a:lnTo>
                                  <a:pt x="567" y="5193"/>
                                </a:lnTo>
                                <a:lnTo>
                                  <a:pt x="549" y="5163"/>
                                </a:lnTo>
                                <a:lnTo>
                                  <a:pt x="532" y="5133"/>
                                </a:lnTo>
                                <a:lnTo>
                                  <a:pt x="508" y="5087"/>
                                </a:lnTo>
                                <a:lnTo>
                                  <a:pt x="485" y="5039"/>
                                </a:lnTo>
                                <a:lnTo>
                                  <a:pt x="459" y="5029"/>
                                </a:lnTo>
                                <a:lnTo>
                                  <a:pt x="433" y="5016"/>
                                </a:lnTo>
                                <a:lnTo>
                                  <a:pt x="409" y="5002"/>
                                </a:lnTo>
                                <a:lnTo>
                                  <a:pt x="384" y="4986"/>
                                </a:lnTo>
                                <a:lnTo>
                                  <a:pt x="360" y="4969"/>
                                </a:lnTo>
                                <a:lnTo>
                                  <a:pt x="336" y="4950"/>
                                </a:lnTo>
                                <a:lnTo>
                                  <a:pt x="314" y="4931"/>
                                </a:lnTo>
                                <a:lnTo>
                                  <a:pt x="292" y="4910"/>
                                </a:lnTo>
                                <a:lnTo>
                                  <a:pt x="269" y="4886"/>
                                </a:lnTo>
                                <a:lnTo>
                                  <a:pt x="249" y="4863"/>
                                </a:lnTo>
                                <a:lnTo>
                                  <a:pt x="229" y="4837"/>
                                </a:lnTo>
                                <a:lnTo>
                                  <a:pt x="209" y="4811"/>
                                </a:lnTo>
                                <a:lnTo>
                                  <a:pt x="189" y="4783"/>
                                </a:lnTo>
                                <a:lnTo>
                                  <a:pt x="171" y="4754"/>
                                </a:lnTo>
                                <a:lnTo>
                                  <a:pt x="154" y="4724"/>
                                </a:lnTo>
                                <a:lnTo>
                                  <a:pt x="137" y="4694"/>
                                </a:lnTo>
                                <a:lnTo>
                                  <a:pt x="122" y="4662"/>
                                </a:lnTo>
                                <a:lnTo>
                                  <a:pt x="106" y="4629"/>
                                </a:lnTo>
                                <a:lnTo>
                                  <a:pt x="93" y="4595"/>
                                </a:lnTo>
                                <a:lnTo>
                                  <a:pt x="80" y="4559"/>
                                </a:lnTo>
                                <a:lnTo>
                                  <a:pt x="67" y="4524"/>
                                </a:lnTo>
                                <a:lnTo>
                                  <a:pt x="56" y="4487"/>
                                </a:lnTo>
                                <a:lnTo>
                                  <a:pt x="46" y="4450"/>
                                </a:lnTo>
                                <a:lnTo>
                                  <a:pt x="36" y="4411"/>
                                </a:lnTo>
                                <a:lnTo>
                                  <a:pt x="28" y="4373"/>
                                </a:lnTo>
                                <a:lnTo>
                                  <a:pt x="20" y="4333"/>
                                </a:lnTo>
                                <a:lnTo>
                                  <a:pt x="14" y="4293"/>
                                </a:lnTo>
                                <a:lnTo>
                                  <a:pt x="10" y="4252"/>
                                </a:lnTo>
                                <a:lnTo>
                                  <a:pt x="5" y="4210"/>
                                </a:lnTo>
                                <a:lnTo>
                                  <a:pt x="2" y="4169"/>
                                </a:lnTo>
                                <a:lnTo>
                                  <a:pt x="0" y="4126"/>
                                </a:lnTo>
                                <a:lnTo>
                                  <a:pt x="0" y="4083"/>
                                </a:lnTo>
                                <a:lnTo>
                                  <a:pt x="0" y="4040"/>
                                </a:lnTo>
                                <a:lnTo>
                                  <a:pt x="2" y="3997"/>
                                </a:lnTo>
                                <a:lnTo>
                                  <a:pt x="5" y="3955"/>
                                </a:lnTo>
                                <a:lnTo>
                                  <a:pt x="10" y="3913"/>
                                </a:lnTo>
                                <a:lnTo>
                                  <a:pt x="14" y="3873"/>
                                </a:lnTo>
                                <a:lnTo>
                                  <a:pt x="20" y="3832"/>
                                </a:lnTo>
                                <a:lnTo>
                                  <a:pt x="28" y="3793"/>
                                </a:lnTo>
                                <a:lnTo>
                                  <a:pt x="36" y="3754"/>
                                </a:lnTo>
                                <a:lnTo>
                                  <a:pt x="46" y="3716"/>
                                </a:lnTo>
                                <a:lnTo>
                                  <a:pt x="56" y="3678"/>
                                </a:lnTo>
                                <a:lnTo>
                                  <a:pt x="67" y="3642"/>
                                </a:lnTo>
                                <a:lnTo>
                                  <a:pt x="80" y="3606"/>
                                </a:lnTo>
                                <a:lnTo>
                                  <a:pt x="93" y="3572"/>
                                </a:lnTo>
                                <a:lnTo>
                                  <a:pt x="106" y="3538"/>
                                </a:lnTo>
                                <a:lnTo>
                                  <a:pt x="122" y="3505"/>
                                </a:lnTo>
                                <a:lnTo>
                                  <a:pt x="137" y="3473"/>
                                </a:lnTo>
                                <a:lnTo>
                                  <a:pt x="154" y="3442"/>
                                </a:lnTo>
                                <a:lnTo>
                                  <a:pt x="171" y="3412"/>
                                </a:lnTo>
                                <a:lnTo>
                                  <a:pt x="189" y="3382"/>
                                </a:lnTo>
                                <a:lnTo>
                                  <a:pt x="209" y="3356"/>
                                </a:lnTo>
                                <a:lnTo>
                                  <a:pt x="229" y="3329"/>
                                </a:lnTo>
                                <a:lnTo>
                                  <a:pt x="249" y="3304"/>
                                </a:lnTo>
                                <a:lnTo>
                                  <a:pt x="269" y="3279"/>
                                </a:lnTo>
                                <a:lnTo>
                                  <a:pt x="292" y="3257"/>
                                </a:lnTo>
                                <a:lnTo>
                                  <a:pt x="314" y="3235"/>
                                </a:lnTo>
                                <a:lnTo>
                                  <a:pt x="336" y="3215"/>
                                </a:lnTo>
                                <a:lnTo>
                                  <a:pt x="360" y="3197"/>
                                </a:lnTo>
                                <a:lnTo>
                                  <a:pt x="384" y="3180"/>
                                </a:lnTo>
                                <a:lnTo>
                                  <a:pt x="409" y="3164"/>
                                </a:lnTo>
                                <a:lnTo>
                                  <a:pt x="433" y="3150"/>
                                </a:lnTo>
                                <a:lnTo>
                                  <a:pt x="459" y="3137"/>
                                </a:lnTo>
                                <a:lnTo>
                                  <a:pt x="485" y="3127"/>
                                </a:lnTo>
                                <a:lnTo>
                                  <a:pt x="508" y="3079"/>
                                </a:lnTo>
                                <a:lnTo>
                                  <a:pt x="532" y="3033"/>
                                </a:lnTo>
                                <a:lnTo>
                                  <a:pt x="548" y="3004"/>
                                </a:lnTo>
                                <a:lnTo>
                                  <a:pt x="565" y="2977"/>
                                </a:lnTo>
                                <a:lnTo>
                                  <a:pt x="582" y="2950"/>
                                </a:lnTo>
                                <a:lnTo>
                                  <a:pt x="599" y="2924"/>
                                </a:lnTo>
                                <a:lnTo>
                                  <a:pt x="617" y="2897"/>
                                </a:lnTo>
                                <a:lnTo>
                                  <a:pt x="635" y="2872"/>
                                </a:lnTo>
                                <a:lnTo>
                                  <a:pt x="654" y="2848"/>
                                </a:lnTo>
                                <a:lnTo>
                                  <a:pt x="674" y="2825"/>
                                </a:lnTo>
                                <a:lnTo>
                                  <a:pt x="693" y="2801"/>
                                </a:lnTo>
                                <a:lnTo>
                                  <a:pt x="713" y="2780"/>
                                </a:lnTo>
                                <a:lnTo>
                                  <a:pt x="733" y="2759"/>
                                </a:lnTo>
                                <a:lnTo>
                                  <a:pt x="753" y="2737"/>
                                </a:lnTo>
                                <a:lnTo>
                                  <a:pt x="775" y="2718"/>
                                </a:lnTo>
                                <a:lnTo>
                                  <a:pt x="796" y="2699"/>
                                </a:lnTo>
                                <a:lnTo>
                                  <a:pt x="818" y="2681"/>
                                </a:lnTo>
                                <a:lnTo>
                                  <a:pt x="840" y="2663"/>
                                </a:lnTo>
                                <a:lnTo>
                                  <a:pt x="851" y="2582"/>
                                </a:lnTo>
                                <a:lnTo>
                                  <a:pt x="865" y="2501"/>
                                </a:lnTo>
                                <a:lnTo>
                                  <a:pt x="879" y="2422"/>
                                </a:lnTo>
                                <a:lnTo>
                                  <a:pt x="894" y="2345"/>
                                </a:lnTo>
                                <a:lnTo>
                                  <a:pt x="910" y="2268"/>
                                </a:lnTo>
                                <a:lnTo>
                                  <a:pt x="927" y="2192"/>
                                </a:lnTo>
                                <a:lnTo>
                                  <a:pt x="946" y="2119"/>
                                </a:lnTo>
                                <a:lnTo>
                                  <a:pt x="965" y="2045"/>
                                </a:lnTo>
                                <a:lnTo>
                                  <a:pt x="985" y="1974"/>
                                </a:lnTo>
                                <a:lnTo>
                                  <a:pt x="1007" y="1904"/>
                                </a:lnTo>
                                <a:lnTo>
                                  <a:pt x="1029" y="1835"/>
                                </a:lnTo>
                                <a:lnTo>
                                  <a:pt x="1051" y="1768"/>
                                </a:lnTo>
                                <a:lnTo>
                                  <a:pt x="1076" y="1701"/>
                                </a:lnTo>
                                <a:lnTo>
                                  <a:pt x="1100" y="1636"/>
                                </a:lnTo>
                                <a:lnTo>
                                  <a:pt x="1127" y="1572"/>
                                </a:lnTo>
                                <a:lnTo>
                                  <a:pt x="1154" y="1509"/>
                                </a:lnTo>
                                <a:lnTo>
                                  <a:pt x="1181" y="1448"/>
                                </a:lnTo>
                                <a:lnTo>
                                  <a:pt x="1209" y="1388"/>
                                </a:lnTo>
                                <a:lnTo>
                                  <a:pt x="1239" y="1329"/>
                                </a:lnTo>
                                <a:lnTo>
                                  <a:pt x="1269" y="1272"/>
                                </a:lnTo>
                                <a:lnTo>
                                  <a:pt x="1299" y="1215"/>
                                </a:lnTo>
                                <a:lnTo>
                                  <a:pt x="1330" y="1160"/>
                                </a:lnTo>
                                <a:lnTo>
                                  <a:pt x="1363" y="1107"/>
                                </a:lnTo>
                                <a:lnTo>
                                  <a:pt x="1396" y="1053"/>
                                </a:lnTo>
                                <a:lnTo>
                                  <a:pt x="1429" y="1002"/>
                                </a:lnTo>
                                <a:lnTo>
                                  <a:pt x="1464" y="952"/>
                                </a:lnTo>
                                <a:lnTo>
                                  <a:pt x="1499" y="904"/>
                                </a:lnTo>
                                <a:lnTo>
                                  <a:pt x="1535" y="857"/>
                                </a:lnTo>
                                <a:lnTo>
                                  <a:pt x="1571" y="811"/>
                                </a:lnTo>
                                <a:lnTo>
                                  <a:pt x="1608" y="766"/>
                                </a:lnTo>
                                <a:lnTo>
                                  <a:pt x="1646" y="722"/>
                                </a:lnTo>
                                <a:lnTo>
                                  <a:pt x="1684" y="680"/>
                                </a:lnTo>
                                <a:lnTo>
                                  <a:pt x="1723" y="639"/>
                                </a:lnTo>
                                <a:lnTo>
                                  <a:pt x="1762" y="599"/>
                                </a:lnTo>
                                <a:lnTo>
                                  <a:pt x="1802" y="561"/>
                                </a:lnTo>
                                <a:lnTo>
                                  <a:pt x="1842" y="523"/>
                                </a:lnTo>
                                <a:lnTo>
                                  <a:pt x="1884" y="487"/>
                                </a:lnTo>
                                <a:lnTo>
                                  <a:pt x="1924" y="453"/>
                                </a:lnTo>
                                <a:lnTo>
                                  <a:pt x="1967" y="419"/>
                                </a:lnTo>
                                <a:lnTo>
                                  <a:pt x="2008" y="387"/>
                                </a:lnTo>
                                <a:lnTo>
                                  <a:pt x="2051" y="356"/>
                                </a:lnTo>
                                <a:lnTo>
                                  <a:pt x="2094" y="328"/>
                                </a:lnTo>
                                <a:lnTo>
                                  <a:pt x="2138" y="299"/>
                                </a:lnTo>
                                <a:lnTo>
                                  <a:pt x="2182" y="272"/>
                                </a:lnTo>
                                <a:lnTo>
                                  <a:pt x="2225" y="246"/>
                                </a:lnTo>
                                <a:lnTo>
                                  <a:pt x="2270" y="221"/>
                                </a:lnTo>
                                <a:lnTo>
                                  <a:pt x="2316" y="199"/>
                                </a:lnTo>
                                <a:lnTo>
                                  <a:pt x="2360" y="176"/>
                                </a:lnTo>
                                <a:lnTo>
                                  <a:pt x="2406" y="156"/>
                                </a:lnTo>
                                <a:lnTo>
                                  <a:pt x="2452" y="136"/>
                                </a:lnTo>
                                <a:lnTo>
                                  <a:pt x="2498" y="118"/>
                                </a:lnTo>
                                <a:lnTo>
                                  <a:pt x="2543" y="102"/>
                                </a:lnTo>
                                <a:lnTo>
                                  <a:pt x="2590" y="86"/>
                                </a:lnTo>
                                <a:lnTo>
                                  <a:pt x="2637" y="72"/>
                                </a:lnTo>
                                <a:lnTo>
                                  <a:pt x="2684" y="58"/>
                                </a:lnTo>
                                <a:lnTo>
                                  <a:pt x="2731" y="47"/>
                                </a:lnTo>
                                <a:lnTo>
                                  <a:pt x="2778" y="37"/>
                                </a:lnTo>
                                <a:lnTo>
                                  <a:pt x="2824" y="27"/>
                                </a:lnTo>
                                <a:lnTo>
                                  <a:pt x="2872" y="20"/>
                                </a:lnTo>
                                <a:lnTo>
                                  <a:pt x="2920" y="13"/>
                                </a:lnTo>
                                <a:lnTo>
                                  <a:pt x="2967" y="7"/>
                                </a:lnTo>
                                <a:lnTo>
                                  <a:pt x="3015" y="4"/>
                                </a:lnTo>
                                <a:lnTo>
                                  <a:pt x="3063" y="1"/>
                                </a:lnTo>
                                <a:lnTo>
                                  <a:pt x="3110" y="0"/>
                                </a:lnTo>
                                <a:lnTo>
                                  <a:pt x="3158" y="0"/>
                                </a:lnTo>
                                <a:lnTo>
                                  <a:pt x="3205" y="1"/>
                                </a:lnTo>
                                <a:lnTo>
                                  <a:pt x="3253" y="3"/>
                                </a:lnTo>
                                <a:lnTo>
                                  <a:pt x="3300" y="6"/>
                                </a:lnTo>
                                <a:lnTo>
                                  <a:pt x="3348" y="11"/>
                                </a:lnTo>
                                <a:lnTo>
                                  <a:pt x="3396" y="18"/>
                                </a:lnTo>
                                <a:lnTo>
                                  <a:pt x="3443" y="25"/>
                                </a:lnTo>
                                <a:lnTo>
                                  <a:pt x="3490" y="34"/>
                                </a:lnTo>
                                <a:lnTo>
                                  <a:pt x="3537" y="43"/>
                                </a:lnTo>
                                <a:lnTo>
                                  <a:pt x="3584" y="55"/>
                                </a:lnTo>
                                <a:lnTo>
                                  <a:pt x="3631" y="68"/>
                                </a:lnTo>
                                <a:lnTo>
                                  <a:pt x="3677" y="82"/>
                                </a:lnTo>
                                <a:lnTo>
                                  <a:pt x="3724" y="97"/>
                                </a:lnTo>
                                <a:lnTo>
                                  <a:pt x="3769" y="113"/>
                                </a:lnTo>
                                <a:lnTo>
                                  <a:pt x="3815" y="131"/>
                                </a:lnTo>
                                <a:lnTo>
                                  <a:pt x="3861" y="150"/>
                                </a:lnTo>
                                <a:lnTo>
                                  <a:pt x="3907" y="170"/>
                                </a:lnTo>
                                <a:lnTo>
                                  <a:pt x="3951" y="191"/>
                                </a:lnTo>
                                <a:lnTo>
                                  <a:pt x="3996" y="215"/>
                                </a:lnTo>
                                <a:lnTo>
                                  <a:pt x="4041" y="238"/>
                                </a:lnTo>
                                <a:lnTo>
                                  <a:pt x="4085" y="264"/>
                                </a:lnTo>
                                <a:lnTo>
                                  <a:pt x="4128" y="290"/>
                                </a:lnTo>
                                <a:lnTo>
                                  <a:pt x="4172" y="319"/>
                                </a:lnTo>
                                <a:lnTo>
                                  <a:pt x="4214" y="348"/>
                                </a:lnTo>
                                <a:lnTo>
                                  <a:pt x="4257" y="379"/>
                                </a:lnTo>
                                <a:lnTo>
                                  <a:pt x="4299" y="411"/>
                                </a:lnTo>
                                <a:lnTo>
                                  <a:pt x="4341" y="444"/>
                                </a:lnTo>
                                <a:lnTo>
                                  <a:pt x="4382" y="478"/>
                                </a:lnTo>
                                <a:lnTo>
                                  <a:pt x="4423" y="514"/>
                                </a:lnTo>
                                <a:lnTo>
                                  <a:pt x="4462" y="551"/>
                                </a:lnTo>
                                <a:lnTo>
                                  <a:pt x="4503" y="588"/>
                                </a:lnTo>
                                <a:lnTo>
                                  <a:pt x="4541" y="629"/>
                                </a:lnTo>
                                <a:lnTo>
                                  <a:pt x="4580" y="669"/>
                                </a:lnTo>
                                <a:lnTo>
                                  <a:pt x="4618" y="712"/>
                                </a:lnTo>
                                <a:lnTo>
                                  <a:pt x="4655" y="754"/>
                                </a:lnTo>
                                <a:lnTo>
                                  <a:pt x="4692" y="799"/>
                                </a:lnTo>
                                <a:lnTo>
                                  <a:pt x="4728" y="846"/>
                                </a:lnTo>
                                <a:lnTo>
                                  <a:pt x="4763" y="893"/>
                                </a:lnTo>
                                <a:lnTo>
                                  <a:pt x="4799" y="942"/>
                                </a:lnTo>
                                <a:lnTo>
                                  <a:pt x="4833" y="991"/>
                                </a:lnTo>
                                <a:lnTo>
                                  <a:pt x="4866" y="1042"/>
                                </a:lnTo>
                                <a:lnTo>
                                  <a:pt x="4899" y="1095"/>
                                </a:lnTo>
                                <a:lnTo>
                                  <a:pt x="4931" y="1148"/>
                                </a:lnTo>
                                <a:lnTo>
                                  <a:pt x="4961" y="1204"/>
                                </a:lnTo>
                                <a:lnTo>
                                  <a:pt x="4992" y="1260"/>
                                </a:lnTo>
                                <a:lnTo>
                                  <a:pt x="5022" y="1317"/>
                                </a:lnTo>
                                <a:lnTo>
                                  <a:pt x="5051" y="1376"/>
                                </a:lnTo>
                                <a:lnTo>
                                  <a:pt x="5079" y="1436"/>
                                </a:lnTo>
                                <a:lnTo>
                                  <a:pt x="5106" y="1497"/>
                                </a:lnTo>
                                <a:lnTo>
                                  <a:pt x="5133" y="1560"/>
                                </a:lnTo>
                                <a:lnTo>
                                  <a:pt x="5158" y="1624"/>
                                </a:lnTo>
                                <a:lnTo>
                                  <a:pt x="5183" y="1690"/>
                                </a:lnTo>
                                <a:lnTo>
                                  <a:pt x="5206" y="1756"/>
                                </a:lnTo>
                                <a:lnTo>
                                  <a:pt x="5229" y="1824"/>
                                </a:lnTo>
                                <a:lnTo>
                                  <a:pt x="5251" y="1893"/>
                                </a:lnTo>
                                <a:lnTo>
                                  <a:pt x="5271" y="1964"/>
                                </a:lnTo>
                                <a:lnTo>
                                  <a:pt x="5291" y="2036"/>
                                </a:lnTo>
                                <a:lnTo>
                                  <a:pt x="5311" y="2108"/>
                                </a:lnTo>
                                <a:lnTo>
                                  <a:pt x="5328" y="2183"/>
                                </a:lnTo>
                                <a:lnTo>
                                  <a:pt x="5345" y="2258"/>
                                </a:lnTo>
                                <a:lnTo>
                                  <a:pt x="5361" y="2335"/>
                                </a:lnTo>
                                <a:lnTo>
                                  <a:pt x="5375" y="2414"/>
                                </a:lnTo>
                                <a:lnTo>
                                  <a:pt x="5388" y="2492"/>
                                </a:lnTo>
                                <a:lnTo>
                                  <a:pt x="5401" y="2573"/>
                                </a:lnTo>
                                <a:lnTo>
                                  <a:pt x="5432" y="2590"/>
                                </a:lnTo>
                                <a:lnTo>
                                  <a:pt x="5462" y="2608"/>
                                </a:lnTo>
                                <a:lnTo>
                                  <a:pt x="5491" y="2628"/>
                                </a:lnTo>
                                <a:lnTo>
                                  <a:pt x="5520" y="2649"/>
                                </a:lnTo>
                                <a:lnTo>
                                  <a:pt x="5548" y="2671"/>
                                </a:lnTo>
                                <a:lnTo>
                                  <a:pt x="5577" y="2695"/>
                                </a:lnTo>
                                <a:lnTo>
                                  <a:pt x="5603" y="2720"/>
                                </a:lnTo>
                                <a:lnTo>
                                  <a:pt x="5630" y="2747"/>
                                </a:lnTo>
                                <a:lnTo>
                                  <a:pt x="5655" y="2776"/>
                                </a:lnTo>
                                <a:lnTo>
                                  <a:pt x="5681" y="2805"/>
                                </a:lnTo>
                                <a:lnTo>
                                  <a:pt x="5705" y="2836"/>
                                </a:lnTo>
                                <a:lnTo>
                                  <a:pt x="5730" y="2868"/>
                                </a:lnTo>
                                <a:lnTo>
                                  <a:pt x="5753" y="2901"/>
                                </a:lnTo>
                                <a:lnTo>
                                  <a:pt x="5776" y="2936"/>
                                </a:lnTo>
                                <a:lnTo>
                                  <a:pt x="5798" y="2971"/>
                                </a:lnTo>
                                <a:lnTo>
                                  <a:pt x="5819" y="3009"/>
                                </a:lnTo>
                                <a:lnTo>
                                  <a:pt x="5844" y="3054"/>
                                </a:lnTo>
                                <a:lnTo>
                                  <a:pt x="5866" y="3102"/>
                                </a:lnTo>
                                <a:lnTo>
                                  <a:pt x="5889" y="3109"/>
                                </a:lnTo>
                                <a:lnTo>
                                  <a:pt x="5912" y="3117"/>
                                </a:lnTo>
                                <a:lnTo>
                                  <a:pt x="5934" y="3128"/>
                                </a:lnTo>
                                <a:lnTo>
                                  <a:pt x="5957" y="3141"/>
                                </a:lnTo>
                                <a:lnTo>
                                  <a:pt x="5978" y="3155"/>
                                </a:lnTo>
                                <a:lnTo>
                                  <a:pt x="5999" y="3170"/>
                                </a:lnTo>
                                <a:lnTo>
                                  <a:pt x="6019" y="3189"/>
                                </a:lnTo>
                                <a:lnTo>
                                  <a:pt x="6040" y="3209"/>
                                </a:lnTo>
                                <a:lnTo>
                                  <a:pt x="6060" y="3230"/>
                                </a:lnTo>
                                <a:lnTo>
                                  <a:pt x="6079" y="3253"/>
                                </a:lnTo>
                                <a:lnTo>
                                  <a:pt x="6097" y="3278"/>
                                </a:lnTo>
                                <a:lnTo>
                                  <a:pt x="6115" y="3305"/>
                                </a:lnTo>
                                <a:lnTo>
                                  <a:pt x="6132" y="3332"/>
                                </a:lnTo>
                                <a:lnTo>
                                  <a:pt x="6148" y="3361"/>
                                </a:lnTo>
                                <a:lnTo>
                                  <a:pt x="6164" y="3392"/>
                                </a:lnTo>
                                <a:lnTo>
                                  <a:pt x="6180" y="3424"/>
                                </a:lnTo>
                                <a:lnTo>
                                  <a:pt x="6194" y="3458"/>
                                </a:lnTo>
                                <a:lnTo>
                                  <a:pt x="6208" y="3492"/>
                                </a:lnTo>
                                <a:lnTo>
                                  <a:pt x="6220" y="3528"/>
                                </a:lnTo>
                                <a:lnTo>
                                  <a:pt x="6233" y="3565"/>
                                </a:lnTo>
                                <a:lnTo>
                                  <a:pt x="6244" y="3604"/>
                                </a:lnTo>
                                <a:lnTo>
                                  <a:pt x="6254" y="3643"/>
                                </a:lnTo>
                                <a:lnTo>
                                  <a:pt x="6264" y="3682"/>
                                </a:lnTo>
                                <a:lnTo>
                                  <a:pt x="6273" y="3724"/>
                                </a:lnTo>
                                <a:lnTo>
                                  <a:pt x="6281" y="3767"/>
                                </a:lnTo>
                                <a:lnTo>
                                  <a:pt x="6287" y="3809"/>
                                </a:lnTo>
                                <a:lnTo>
                                  <a:pt x="6293" y="3853"/>
                                </a:lnTo>
                                <a:lnTo>
                                  <a:pt x="6298" y="3897"/>
                                </a:lnTo>
                                <a:lnTo>
                                  <a:pt x="6301" y="3943"/>
                                </a:lnTo>
                                <a:lnTo>
                                  <a:pt x="6305" y="3989"/>
                                </a:lnTo>
                                <a:lnTo>
                                  <a:pt x="6307" y="4036"/>
                                </a:lnTo>
                                <a:lnTo>
                                  <a:pt x="6307" y="4083"/>
                                </a:lnTo>
                                <a:lnTo>
                                  <a:pt x="6307" y="4131"/>
                                </a:lnTo>
                                <a:lnTo>
                                  <a:pt x="6305" y="4176"/>
                                </a:lnTo>
                                <a:lnTo>
                                  <a:pt x="6301" y="4223"/>
                                </a:lnTo>
                                <a:lnTo>
                                  <a:pt x="6298" y="4268"/>
                                </a:lnTo>
                                <a:lnTo>
                                  <a:pt x="6293" y="4313"/>
                                </a:lnTo>
                                <a:lnTo>
                                  <a:pt x="6287" y="4356"/>
                                </a:lnTo>
                                <a:lnTo>
                                  <a:pt x="6281" y="4400"/>
                                </a:lnTo>
                                <a:lnTo>
                                  <a:pt x="6273" y="4441"/>
                                </a:lnTo>
                                <a:lnTo>
                                  <a:pt x="6264" y="4483"/>
                                </a:lnTo>
                                <a:lnTo>
                                  <a:pt x="6254" y="4523"/>
                                </a:lnTo>
                                <a:lnTo>
                                  <a:pt x="6244" y="4563"/>
                                </a:lnTo>
                                <a:lnTo>
                                  <a:pt x="6233" y="4601"/>
                                </a:lnTo>
                                <a:lnTo>
                                  <a:pt x="6220" y="4638"/>
                                </a:lnTo>
                                <a:lnTo>
                                  <a:pt x="6208" y="4673"/>
                                </a:lnTo>
                                <a:lnTo>
                                  <a:pt x="6194" y="4708"/>
                                </a:lnTo>
                                <a:lnTo>
                                  <a:pt x="6180" y="4741"/>
                                </a:lnTo>
                                <a:lnTo>
                                  <a:pt x="6164" y="4773"/>
                                </a:lnTo>
                                <a:lnTo>
                                  <a:pt x="6148" y="4804"/>
                                </a:lnTo>
                                <a:lnTo>
                                  <a:pt x="6132" y="4834"/>
                                </a:lnTo>
                                <a:lnTo>
                                  <a:pt x="6115" y="4862"/>
                                </a:lnTo>
                                <a:lnTo>
                                  <a:pt x="6097" y="4888"/>
                                </a:lnTo>
                                <a:lnTo>
                                  <a:pt x="6079" y="4913"/>
                                </a:lnTo>
                                <a:lnTo>
                                  <a:pt x="6060" y="4936"/>
                                </a:lnTo>
                                <a:lnTo>
                                  <a:pt x="6040" y="4958"/>
                                </a:lnTo>
                                <a:lnTo>
                                  <a:pt x="6019" y="4977"/>
                                </a:lnTo>
                                <a:lnTo>
                                  <a:pt x="5999" y="4995"/>
                                </a:lnTo>
                                <a:lnTo>
                                  <a:pt x="5978" y="5012"/>
                                </a:lnTo>
                                <a:lnTo>
                                  <a:pt x="5957" y="5026"/>
                                </a:lnTo>
                                <a:lnTo>
                                  <a:pt x="5934" y="5038"/>
                                </a:lnTo>
                                <a:lnTo>
                                  <a:pt x="5912" y="5048"/>
                                </a:lnTo>
                                <a:lnTo>
                                  <a:pt x="5889" y="5056"/>
                                </a:lnTo>
                                <a:lnTo>
                                  <a:pt x="5866" y="5063"/>
                                </a:lnTo>
                                <a:lnTo>
                                  <a:pt x="5844" y="5111"/>
                                </a:lnTo>
                                <a:lnTo>
                                  <a:pt x="5819" y="5157"/>
                                </a:lnTo>
                                <a:lnTo>
                                  <a:pt x="5793" y="5201"/>
                                </a:lnTo>
                                <a:lnTo>
                                  <a:pt x="5766" y="5245"/>
                                </a:lnTo>
                                <a:lnTo>
                                  <a:pt x="5738" y="5285"/>
                                </a:lnTo>
                                <a:lnTo>
                                  <a:pt x="5710" y="5325"/>
                                </a:lnTo>
                                <a:lnTo>
                                  <a:pt x="5680" y="5362"/>
                                </a:lnTo>
                                <a:lnTo>
                                  <a:pt x="5649" y="5398"/>
                                </a:lnTo>
                                <a:lnTo>
                                  <a:pt x="5618" y="5431"/>
                                </a:lnTo>
                                <a:lnTo>
                                  <a:pt x="5585" y="5463"/>
                                </a:lnTo>
                                <a:lnTo>
                                  <a:pt x="5552" y="5492"/>
                                </a:lnTo>
                                <a:lnTo>
                                  <a:pt x="5517" y="5519"/>
                                </a:lnTo>
                                <a:lnTo>
                                  <a:pt x="5482" y="5544"/>
                                </a:lnTo>
                                <a:lnTo>
                                  <a:pt x="5447" y="5567"/>
                                </a:lnTo>
                                <a:lnTo>
                                  <a:pt x="5409" y="5588"/>
                                </a:lnTo>
                                <a:lnTo>
                                  <a:pt x="5372" y="5606"/>
                                </a:lnTo>
                                <a:lnTo>
                                  <a:pt x="5335" y="5622"/>
                                </a:lnTo>
                                <a:lnTo>
                                  <a:pt x="5296" y="5635"/>
                                </a:lnTo>
                                <a:lnTo>
                                  <a:pt x="5284" y="5639"/>
                                </a:lnTo>
                                <a:lnTo>
                                  <a:pt x="5269" y="5641"/>
                                </a:lnTo>
                                <a:lnTo>
                                  <a:pt x="5234" y="5647"/>
                                </a:lnTo>
                                <a:lnTo>
                                  <a:pt x="5191" y="5653"/>
                                </a:lnTo>
                                <a:lnTo>
                                  <a:pt x="5142" y="5657"/>
                                </a:lnTo>
                                <a:lnTo>
                                  <a:pt x="5089" y="5661"/>
                                </a:lnTo>
                                <a:lnTo>
                                  <a:pt x="5032" y="5664"/>
                                </a:lnTo>
                                <a:lnTo>
                                  <a:pt x="4973" y="5667"/>
                                </a:lnTo>
                                <a:lnTo>
                                  <a:pt x="4914" y="5670"/>
                                </a:lnTo>
                                <a:lnTo>
                                  <a:pt x="4799" y="5672"/>
                                </a:lnTo>
                                <a:lnTo>
                                  <a:pt x="4746" y="5672"/>
                                </a:lnTo>
                                <a:lnTo>
                                  <a:pt x="4699" y="5672"/>
                                </a:lnTo>
                                <a:lnTo>
                                  <a:pt x="4657" y="5671"/>
                                </a:lnTo>
                                <a:lnTo>
                                  <a:pt x="4623" y="5668"/>
                                </a:lnTo>
                                <a:lnTo>
                                  <a:pt x="4600" y="5665"/>
                                </a:lnTo>
                                <a:lnTo>
                                  <a:pt x="4591" y="5664"/>
                                </a:lnTo>
                                <a:lnTo>
                                  <a:pt x="4586" y="5662"/>
                                </a:lnTo>
                                <a:lnTo>
                                  <a:pt x="4560" y="5660"/>
                                </a:lnTo>
                                <a:lnTo>
                                  <a:pt x="4535" y="5658"/>
                                </a:lnTo>
                                <a:lnTo>
                                  <a:pt x="4510" y="5654"/>
                                </a:lnTo>
                                <a:lnTo>
                                  <a:pt x="4486" y="5648"/>
                                </a:lnTo>
                                <a:lnTo>
                                  <a:pt x="4461" y="5643"/>
                                </a:lnTo>
                                <a:lnTo>
                                  <a:pt x="4437" y="5635"/>
                                </a:lnTo>
                                <a:lnTo>
                                  <a:pt x="4412" y="5628"/>
                                </a:lnTo>
                                <a:lnTo>
                                  <a:pt x="4389" y="5620"/>
                                </a:lnTo>
                                <a:lnTo>
                                  <a:pt x="4365" y="5609"/>
                                </a:lnTo>
                                <a:lnTo>
                                  <a:pt x="4342" y="5598"/>
                                </a:lnTo>
                                <a:lnTo>
                                  <a:pt x="4319" y="5588"/>
                                </a:lnTo>
                                <a:lnTo>
                                  <a:pt x="4296" y="5575"/>
                                </a:lnTo>
                                <a:lnTo>
                                  <a:pt x="4274" y="5561"/>
                                </a:lnTo>
                                <a:lnTo>
                                  <a:pt x="4252" y="5547"/>
                                </a:lnTo>
                                <a:lnTo>
                                  <a:pt x="4230" y="5532"/>
                                </a:lnTo>
                                <a:lnTo>
                                  <a:pt x="4208" y="5516"/>
                                </a:lnTo>
                                <a:lnTo>
                                  <a:pt x="4188" y="5499"/>
                                </a:lnTo>
                                <a:lnTo>
                                  <a:pt x="4166" y="5482"/>
                                </a:lnTo>
                                <a:lnTo>
                                  <a:pt x="4146" y="5464"/>
                                </a:lnTo>
                                <a:lnTo>
                                  <a:pt x="4126" y="5445"/>
                                </a:lnTo>
                                <a:lnTo>
                                  <a:pt x="4106" y="5425"/>
                                </a:lnTo>
                                <a:lnTo>
                                  <a:pt x="4087" y="5403"/>
                                </a:lnTo>
                                <a:lnTo>
                                  <a:pt x="4067" y="5382"/>
                                </a:lnTo>
                                <a:lnTo>
                                  <a:pt x="4048" y="5360"/>
                                </a:lnTo>
                                <a:lnTo>
                                  <a:pt x="4029" y="5337"/>
                                </a:lnTo>
                                <a:lnTo>
                                  <a:pt x="4011" y="5314"/>
                                </a:lnTo>
                                <a:lnTo>
                                  <a:pt x="3994" y="5290"/>
                                </a:lnTo>
                                <a:lnTo>
                                  <a:pt x="3977" y="5264"/>
                                </a:lnTo>
                                <a:lnTo>
                                  <a:pt x="3960" y="5238"/>
                                </a:lnTo>
                                <a:lnTo>
                                  <a:pt x="3943" y="5212"/>
                                </a:lnTo>
                                <a:lnTo>
                                  <a:pt x="3927" y="5184"/>
                                </a:lnTo>
                                <a:lnTo>
                                  <a:pt x="3911" y="5157"/>
                                </a:lnTo>
                                <a:lnTo>
                                  <a:pt x="3883" y="5103"/>
                                </a:lnTo>
                                <a:lnTo>
                                  <a:pt x="3857" y="5048"/>
                                </a:lnTo>
                                <a:lnTo>
                                  <a:pt x="3831" y="4990"/>
                                </a:lnTo>
                                <a:lnTo>
                                  <a:pt x="3808" y="4930"/>
                                </a:lnTo>
                                <a:lnTo>
                                  <a:pt x="3785" y="4868"/>
                                </a:lnTo>
                                <a:lnTo>
                                  <a:pt x="3765" y="4804"/>
                                </a:lnTo>
                                <a:lnTo>
                                  <a:pt x="3746" y="4739"/>
                                </a:lnTo>
                                <a:lnTo>
                                  <a:pt x="3729" y="4671"/>
                                </a:lnTo>
                                <a:lnTo>
                                  <a:pt x="3714" y="4603"/>
                                </a:lnTo>
                                <a:lnTo>
                                  <a:pt x="3700" y="4532"/>
                                </a:lnTo>
                                <a:lnTo>
                                  <a:pt x="3690" y="4460"/>
                                </a:lnTo>
                                <a:lnTo>
                                  <a:pt x="3680" y="4387"/>
                                </a:lnTo>
                                <a:lnTo>
                                  <a:pt x="3673" y="4313"/>
                                </a:lnTo>
                                <a:lnTo>
                                  <a:pt x="3667" y="4237"/>
                                </a:lnTo>
                                <a:lnTo>
                                  <a:pt x="3663" y="4160"/>
                                </a:lnTo>
                                <a:lnTo>
                                  <a:pt x="3662" y="4083"/>
                                </a:lnTo>
                                <a:lnTo>
                                  <a:pt x="3663" y="4005"/>
                                </a:lnTo>
                                <a:lnTo>
                                  <a:pt x="3667" y="3928"/>
                                </a:lnTo>
                                <a:lnTo>
                                  <a:pt x="3673" y="3853"/>
                                </a:lnTo>
                                <a:lnTo>
                                  <a:pt x="3680" y="3779"/>
                                </a:lnTo>
                                <a:lnTo>
                                  <a:pt x="3690" y="3706"/>
                                </a:lnTo>
                                <a:lnTo>
                                  <a:pt x="3700" y="3633"/>
                                </a:lnTo>
                                <a:lnTo>
                                  <a:pt x="3714" y="3563"/>
                                </a:lnTo>
                                <a:lnTo>
                                  <a:pt x="3729" y="3494"/>
                                </a:lnTo>
                                <a:lnTo>
                                  <a:pt x="3746" y="3427"/>
                                </a:lnTo>
                                <a:lnTo>
                                  <a:pt x="3765" y="3361"/>
                                </a:lnTo>
                                <a:lnTo>
                                  <a:pt x="3785" y="3297"/>
                                </a:lnTo>
                                <a:lnTo>
                                  <a:pt x="3808" y="3235"/>
                                </a:lnTo>
                                <a:lnTo>
                                  <a:pt x="3831" y="3176"/>
                                </a:lnTo>
                                <a:lnTo>
                                  <a:pt x="3857" y="3118"/>
                                </a:lnTo>
                                <a:lnTo>
                                  <a:pt x="3883" y="3062"/>
                                </a:lnTo>
                                <a:lnTo>
                                  <a:pt x="3911" y="3009"/>
                                </a:lnTo>
                                <a:lnTo>
                                  <a:pt x="3932" y="2971"/>
                                </a:lnTo>
                                <a:lnTo>
                                  <a:pt x="3955" y="2936"/>
                                </a:lnTo>
                                <a:lnTo>
                                  <a:pt x="3977" y="2901"/>
                                </a:lnTo>
                                <a:lnTo>
                                  <a:pt x="4000" y="2868"/>
                                </a:lnTo>
                                <a:lnTo>
                                  <a:pt x="4024" y="2835"/>
                                </a:lnTo>
                                <a:lnTo>
                                  <a:pt x="4049" y="2804"/>
                                </a:lnTo>
                                <a:lnTo>
                                  <a:pt x="4074" y="2776"/>
                                </a:lnTo>
                                <a:lnTo>
                                  <a:pt x="4100" y="2747"/>
                                </a:lnTo>
                                <a:lnTo>
                                  <a:pt x="4127" y="2720"/>
                                </a:lnTo>
                                <a:lnTo>
                                  <a:pt x="4154" y="2695"/>
                                </a:lnTo>
                                <a:lnTo>
                                  <a:pt x="4181" y="2671"/>
                                </a:lnTo>
                                <a:lnTo>
                                  <a:pt x="4210" y="2648"/>
                                </a:lnTo>
                                <a:lnTo>
                                  <a:pt x="4239" y="2628"/>
                                </a:lnTo>
                                <a:lnTo>
                                  <a:pt x="4269" y="2607"/>
                                </a:lnTo>
                                <a:lnTo>
                                  <a:pt x="4298" y="2590"/>
                                </a:lnTo>
                                <a:lnTo>
                                  <a:pt x="4329" y="2573"/>
                                </a:lnTo>
                                <a:lnTo>
                                  <a:pt x="4322" y="2507"/>
                                </a:lnTo>
                                <a:lnTo>
                                  <a:pt x="4314" y="2442"/>
                                </a:lnTo>
                                <a:lnTo>
                                  <a:pt x="4306" y="2379"/>
                                </a:lnTo>
                                <a:lnTo>
                                  <a:pt x="4297" y="2317"/>
                                </a:lnTo>
                                <a:lnTo>
                                  <a:pt x="4288" y="2255"/>
                                </a:lnTo>
                                <a:lnTo>
                                  <a:pt x="4278" y="2194"/>
                                </a:lnTo>
                                <a:lnTo>
                                  <a:pt x="4268" y="2135"/>
                                </a:lnTo>
                                <a:lnTo>
                                  <a:pt x="4257" y="2076"/>
                                </a:lnTo>
                                <a:lnTo>
                                  <a:pt x="4246" y="2019"/>
                                </a:lnTo>
                                <a:lnTo>
                                  <a:pt x="4235" y="1964"/>
                                </a:lnTo>
                                <a:lnTo>
                                  <a:pt x="4222" y="1908"/>
                                </a:lnTo>
                                <a:lnTo>
                                  <a:pt x="4209" y="1854"/>
                                </a:lnTo>
                                <a:lnTo>
                                  <a:pt x="4196" y="1801"/>
                                </a:lnTo>
                                <a:lnTo>
                                  <a:pt x="4182" y="1750"/>
                                </a:lnTo>
                                <a:lnTo>
                                  <a:pt x="4169" y="1698"/>
                                </a:lnTo>
                                <a:lnTo>
                                  <a:pt x="4155" y="1648"/>
                                </a:lnTo>
                                <a:lnTo>
                                  <a:pt x="4140" y="1599"/>
                                </a:lnTo>
                                <a:lnTo>
                                  <a:pt x="4125" y="1553"/>
                                </a:lnTo>
                                <a:lnTo>
                                  <a:pt x="4109" y="1506"/>
                                </a:lnTo>
                                <a:lnTo>
                                  <a:pt x="4093" y="1460"/>
                                </a:lnTo>
                                <a:lnTo>
                                  <a:pt x="4076" y="1416"/>
                                </a:lnTo>
                                <a:lnTo>
                                  <a:pt x="4060" y="1373"/>
                                </a:lnTo>
                                <a:lnTo>
                                  <a:pt x="4042" y="1331"/>
                                </a:lnTo>
                                <a:lnTo>
                                  <a:pt x="4025" y="1290"/>
                                </a:lnTo>
                                <a:lnTo>
                                  <a:pt x="4007" y="1249"/>
                                </a:lnTo>
                                <a:lnTo>
                                  <a:pt x="3989" y="1211"/>
                                </a:lnTo>
                                <a:lnTo>
                                  <a:pt x="3971" y="1173"/>
                                </a:lnTo>
                                <a:lnTo>
                                  <a:pt x="3951" y="1137"/>
                                </a:lnTo>
                                <a:lnTo>
                                  <a:pt x="3932" y="1100"/>
                                </a:lnTo>
                                <a:lnTo>
                                  <a:pt x="3913" y="1066"/>
                                </a:lnTo>
                                <a:lnTo>
                                  <a:pt x="3893" y="1032"/>
                                </a:lnTo>
                                <a:lnTo>
                                  <a:pt x="3873" y="999"/>
                                </a:lnTo>
                                <a:lnTo>
                                  <a:pt x="3853" y="968"/>
                                </a:lnTo>
                                <a:lnTo>
                                  <a:pt x="3832" y="937"/>
                                </a:lnTo>
                                <a:lnTo>
                                  <a:pt x="3811" y="909"/>
                                </a:lnTo>
                                <a:lnTo>
                                  <a:pt x="3790" y="880"/>
                                </a:lnTo>
                                <a:lnTo>
                                  <a:pt x="3768" y="853"/>
                                </a:lnTo>
                                <a:lnTo>
                                  <a:pt x="3747" y="827"/>
                                </a:lnTo>
                                <a:lnTo>
                                  <a:pt x="3725" y="802"/>
                                </a:lnTo>
                                <a:lnTo>
                                  <a:pt x="3702" y="778"/>
                                </a:lnTo>
                                <a:lnTo>
                                  <a:pt x="3680" y="755"/>
                                </a:lnTo>
                                <a:lnTo>
                                  <a:pt x="3658" y="734"/>
                                </a:lnTo>
                                <a:lnTo>
                                  <a:pt x="3635" y="713"/>
                                </a:lnTo>
                                <a:lnTo>
                                  <a:pt x="3613" y="694"/>
                                </a:lnTo>
                                <a:lnTo>
                                  <a:pt x="3590" y="675"/>
                                </a:lnTo>
                                <a:lnTo>
                                  <a:pt x="3566" y="658"/>
                                </a:lnTo>
                                <a:lnTo>
                                  <a:pt x="3543" y="641"/>
                                </a:lnTo>
                                <a:lnTo>
                                  <a:pt x="3519" y="626"/>
                                </a:lnTo>
                                <a:lnTo>
                                  <a:pt x="3496" y="611"/>
                                </a:lnTo>
                                <a:lnTo>
                                  <a:pt x="3472" y="598"/>
                                </a:lnTo>
                                <a:lnTo>
                                  <a:pt x="3448" y="586"/>
                                </a:lnTo>
                                <a:lnTo>
                                  <a:pt x="3424" y="575"/>
                                </a:lnTo>
                                <a:lnTo>
                                  <a:pt x="3399" y="565"/>
                                </a:lnTo>
                                <a:lnTo>
                                  <a:pt x="3376" y="555"/>
                                </a:lnTo>
                                <a:lnTo>
                                  <a:pt x="3351" y="548"/>
                                </a:lnTo>
                                <a:lnTo>
                                  <a:pt x="3327" y="540"/>
                                </a:lnTo>
                                <a:lnTo>
                                  <a:pt x="3302" y="535"/>
                                </a:lnTo>
                                <a:lnTo>
                                  <a:pt x="3277" y="530"/>
                                </a:lnTo>
                                <a:lnTo>
                                  <a:pt x="3252" y="527"/>
                                </a:lnTo>
                                <a:lnTo>
                                  <a:pt x="3228" y="525"/>
                                </a:lnTo>
                                <a:lnTo>
                                  <a:pt x="3203" y="522"/>
                                </a:lnTo>
                                <a:lnTo>
                                  <a:pt x="3179" y="522"/>
                                </a:lnTo>
                                <a:lnTo>
                                  <a:pt x="3153" y="522"/>
                                </a:lnTo>
                                <a:lnTo>
                                  <a:pt x="3129" y="525"/>
                                </a:lnTo>
                                <a:lnTo>
                                  <a:pt x="3104" y="527"/>
                                </a:lnTo>
                                <a:lnTo>
                                  <a:pt x="3079" y="531"/>
                                </a:lnTo>
                                <a:lnTo>
                                  <a:pt x="3054" y="535"/>
                                </a:lnTo>
                                <a:lnTo>
                                  <a:pt x="3030" y="542"/>
                                </a:lnTo>
                                <a:lnTo>
                                  <a:pt x="3004" y="548"/>
                                </a:lnTo>
                                <a:lnTo>
                                  <a:pt x="2980" y="556"/>
                                </a:lnTo>
                                <a:lnTo>
                                  <a:pt x="2955" y="565"/>
                                </a:lnTo>
                                <a:lnTo>
                                  <a:pt x="2931" y="576"/>
                                </a:lnTo>
                                <a:lnTo>
                                  <a:pt x="2906" y="586"/>
                                </a:lnTo>
                                <a:lnTo>
                                  <a:pt x="2882" y="599"/>
                                </a:lnTo>
                                <a:lnTo>
                                  <a:pt x="2857" y="612"/>
                                </a:lnTo>
                                <a:lnTo>
                                  <a:pt x="2833" y="627"/>
                                </a:lnTo>
                                <a:lnTo>
                                  <a:pt x="2808" y="642"/>
                                </a:lnTo>
                                <a:lnTo>
                                  <a:pt x="2784" y="659"/>
                                </a:lnTo>
                                <a:lnTo>
                                  <a:pt x="2761" y="676"/>
                                </a:lnTo>
                                <a:lnTo>
                                  <a:pt x="2736" y="695"/>
                                </a:lnTo>
                                <a:lnTo>
                                  <a:pt x="2713" y="714"/>
                                </a:lnTo>
                                <a:lnTo>
                                  <a:pt x="2689" y="735"/>
                                </a:lnTo>
                                <a:lnTo>
                                  <a:pt x="2665" y="757"/>
                                </a:lnTo>
                                <a:lnTo>
                                  <a:pt x="2641" y="779"/>
                                </a:lnTo>
                                <a:lnTo>
                                  <a:pt x="2619" y="803"/>
                                </a:lnTo>
                                <a:lnTo>
                                  <a:pt x="2596" y="828"/>
                                </a:lnTo>
                                <a:lnTo>
                                  <a:pt x="2573" y="854"/>
                                </a:lnTo>
                                <a:lnTo>
                                  <a:pt x="2550" y="881"/>
                                </a:lnTo>
                                <a:lnTo>
                                  <a:pt x="2528" y="909"/>
                                </a:lnTo>
                                <a:lnTo>
                                  <a:pt x="2505" y="939"/>
                                </a:lnTo>
                                <a:lnTo>
                                  <a:pt x="2484" y="968"/>
                                </a:lnTo>
                                <a:lnTo>
                                  <a:pt x="2462" y="999"/>
                                </a:lnTo>
                                <a:lnTo>
                                  <a:pt x="2440" y="1032"/>
                                </a:lnTo>
                                <a:lnTo>
                                  <a:pt x="2419" y="1065"/>
                                </a:lnTo>
                                <a:lnTo>
                                  <a:pt x="2398" y="1099"/>
                                </a:lnTo>
                                <a:lnTo>
                                  <a:pt x="2377" y="1134"/>
                                </a:lnTo>
                                <a:lnTo>
                                  <a:pt x="2356" y="1172"/>
                                </a:lnTo>
                                <a:lnTo>
                                  <a:pt x="2336" y="1209"/>
                                </a:lnTo>
                                <a:lnTo>
                                  <a:pt x="2316" y="1247"/>
                                </a:lnTo>
                                <a:lnTo>
                                  <a:pt x="2297" y="1287"/>
                                </a:lnTo>
                                <a:lnTo>
                                  <a:pt x="2277" y="1327"/>
                                </a:lnTo>
                                <a:lnTo>
                                  <a:pt x="2258" y="1370"/>
                                </a:lnTo>
                                <a:lnTo>
                                  <a:pt x="2239" y="1412"/>
                                </a:lnTo>
                                <a:lnTo>
                                  <a:pt x="2221" y="1456"/>
                                </a:lnTo>
                                <a:lnTo>
                                  <a:pt x="2203" y="1501"/>
                                </a:lnTo>
                                <a:lnTo>
                                  <a:pt x="2185" y="1546"/>
                                </a:lnTo>
                                <a:lnTo>
                                  <a:pt x="2168" y="1593"/>
                                </a:lnTo>
                                <a:lnTo>
                                  <a:pt x="2151" y="1641"/>
                                </a:lnTo>
                                <a:lnTo>
                                  <a:pt x="2134" y="1690"/>
                                </a:lnTo>
                                <a:lnTo>
                                  <a:pt x="2118" y="1740"/>
                                </a:lnTo>
                                <a:lnTo>
                                  <a:pt x="2102" y="1791"/>
                                </a:lnTo>
                                <a:lnTo>
                                  <a:pt x="2086" y="1843"/>
                                </a:lnTo>
                                <a:lnTo>
                                  <a:pt x="2071" y="1896"/>
                                </a:lnTo>
                                <a:lnTo>
                                  <a:pt x="2056" y="1951"/>
                                </a:lnTo>
                                <a:lnTo>
                                  <a:pt x="2042" y="2006"/>
                                </a:lnTo>
                                <a:lnTo>
                                  <a:pt x="2028" y="2062"/>
                                </a:lnTo>
                                <a:lnTo>
                                  <a:pt x="2015" y="2120"/>
                                </a:lnTo>
                                <a:lnTo>
                                  <a:pt x="2002" y="2178"/>
                                </a:lnTo>
                                <a:lnTo>
                                  <a:pt x="1989" y="2237"/>
                                </a:lnTo>
                                <a:lnTo>
                                  <a:pt x="1977" y="2298"/>
                                </a:lnTo>
                                <a:lnTo>
                                  <a:pt x="1966" y="2359"/>
                                </a:lnTo>
                                <a:lnTo>
                                  <a:pt x="1954" y="2422"/>
                                </a:lnTo>
                                <a:lnTo>
                                  <a:pt x="1943" y="2485"/>
                                </a:lnTo>
                                <a:lnTo>
                                  <a:pt x="1934" y="2550"/>
                                </a:lnTo>
                                <a:lnTo>
                                  <a:pt x="1924" y="2616"/>
                                </a:lnTo>
                                <a:lnTo>
                                  <a:pt x="1915" y="2682"/>
                                </a:lnTo>
                                <a:lnTo>
                                  <a:pt x="1906" y="2750"/>
                                </a:lnTo>
                                <a:lnTo>
                                  <a:pt x="1899" y="2819"/>
                                </a:lnTo>
                                <a:close/>
                                <a:moveTo>
                                  <a:pt x="4753" y="5244"/>
                                </a:moveTo>
                                <a:lnTo>
                                  <a:pt x="4766" y="5235"/>
                                </a:lnTo>
                                <a:lnTo>
                                  <a:pt x="4781" y="5227"/>
                                </a:lnTo>
                                <a:lnTo>
                                  <a:pt x="4794" y="5216"/>
                                </a:lnTo>
                                <a:lnTo>
                                  <a:pt x="4809" y="5205"/>
                                </a:lnTo>
                                <a:lnTo>
                                  <a:pt x="4823" y="5195"/>
                                </a:lnTo>
                                <a:lnTo>
                                  <a:pt x="4851" y="5169"/>
                                </a:lnTo>
                                <a:lnTo>
                                  <a:pt x="4877" y="5142"/>
                                </a:lnTo>
                                <a:lnTo>
                                  <a:pt x="4879" y="5141"/>
                                </a:lnTo>
                                <a:lnTo>
                                  <a:pt x="4879" y="5140"/>
                                </a:lnTo>
                                <a:lnTo>
                                  <a:pt x="4895" y="5121"/>
                                </a:lnTo>
                                <a:lnTo>
                                  <a:pt x="4910" y="5102"/>
                                </a:lnTo>
                                <a:lnTo>
                                  <a:pt x="4925" y="5083"/>
                                </a:lnTo>
                                <a:lnTo>
                                  <a:pt x="4940" y="5063"/>
                                </a:lnTo>
                                <a:lnTo>
                                  <a:pt x="4954" y="5042"/>
                                </a:lnTo>
                                <a:lnTo>
                                  <a:pt x="4969" y="5019"/>
                                </a:lnTo>
                                <a:lnTo>
                                  <a:pt x="4983" y="4996"/>
                                </a:lnTo>
                                <a:lnTo>
                                  <a:pt x="4996" y="4972"/>
                                </a:lnTo>
                                <a:lnTo>
                                  <a:pt x="5016" y="4935"/>
                                </a:lnTo>
                                <a:lnTo>
                                  <a:pt x="5035" y="4896"/>
                                </a:lnTo>
                                <a:lnTo>
                                  <a:pt x="5053" y="4854"/>
                                </a:lnTo>
                                <a:lnTo>
                                  <a:pt x="5070" y="4813"/>
                                </a:lnTo>
                                <a:lnTo>
                                  <a:pt x="5086" y="4769"/>
                                </a:lnTo>
                                <a:lnTo>
                                  <a:pt x="5102" y="4724"/>
                                </a:lnTo>
                                <a:lnTo>
                                  <a:pt x="5116" y="4678"/>
                                </a:lnTo>
                                <a:lnTo>
                                  <a:pt x="5130" y="4631"/>
                                </a:lnTo>
                                <a:lnTo>
                                  <a:pt x="5141" y="4582"/>
                                </a:lnTo>
                                <a:lnTo>
                                  <a:pt x="5152" y="4532"/>
                                </a:lnTo>
                                <a:lnTo>
                                  <a:pt x="5162" y="4482"/>
                                </a:lnTo>
                                <a:lnTo>
                                  <a:pt x="5171" y="4430"/>
                                </a:lnTo>
                                <a:lnTo>
                                  <a:pt x="5179" y="4376"/>
                                </a:lnTo>
                                <a:lnTo>
                                  <a:pt x="5184" y="4323"/>
                                </a:lnTo>
                                <a:lnTo>
                                  <a:pt x="5189" y="4268"/>
                                </a:lnTo>
                                <a:lnTo>
                                  <a:pt x="5193" y="4212"/>
                                </a:lnTo>
                                <a:lnTo>
                                  <a:pt x="5193" y="4211"/>
                                </a:lnTo>
                                <a:lnTo>
                                  <a:pt x="5196" y="4153"/>
                                </a:lnTo>
                                <a:lnTo>
                                  <a:pt x="5196" y="4149"/>
                                </a:lnTo>
                                <a:lnTo>
                                  <a:pt x="5196" y="4148"/>
                                </a:lnTo>
                                <a:lnTo>
                                  <a:pt x="5197" y="4135"/>
                                </a:lnTo>
                                <a:lnTo>
                                  <a:pt x="5197" y="4132"/>
                                </a:lnTo>
                                <a:lnTo>
                                  <a:pt x="5197" y="4101"/>
                                </a:lnTo>
                                <a:lnTo>
                                  <a:pt x="5197" y="4100"/>
                                </a:lnTo>
                                <a:lnTo>
                                  <a:pt x="5197" y="4096"/>
                                </a:lnTo>
                                <a:lnTo>
                                  <a:pt x="5197" y="4083"/>
                                </a:lnTo>
                                <a:lnTo>
                                  <a:pt x="5197" y="4070"/>
                                </a:lnTo>
                                <a:lnTo>
                                  <a:pt x="5197" y="4067"/>
                                </a:lnTo>
                                <a:lnTo>
                                  <a:pt x="5197" y="4065"/>
                                </a:lnTo>
                                <a:lnTo>
                                  <a:pt x="5197" y="4035"/>
                                </a:lnTo>
                                <a:lnTo>
                                  <a:pt x="5197" y="4034"/>
                                </a:lnTo>
                                <a:lnTo>
                                  <a:pt x="5197" y="4030"/>
                                </a:lnTo>
                                <a:lnTo>
                                  <a:pt x="5196" y="4018"/>
                                </a:lnTo>
                                <a:lnTo>
                                  <a:pt x="5196" y="4013"/>
                                </a:lnTo>
                                <a:lnTo>
                                  <a:pt x="5193" y="3954"/>
                                </a:lnTo>
                                <a:lnTo>
                                  <a:pt x="5193" y="3953"/>
                                </a:lnTo>
                                <a:lnTo>
                                  <a:pt x="5189" y="3897"/>
                                </a:lnTo>
                                <a:lnTo>
                                  <a:pt x="5184" y="3843"/>
                                </a:lnTo>
                                <a:lnTo>
                                  <a:pt x="5179" y="3789"/>
                                </a:lnTo>
                                <a:lnTo>
                                  <a:pt x="5171" y="3737"/>
                                </a:lnTo>
                                <a:lnTo>
                                  <a:pt x="5162" y="3685"/>
                                </a:lnTo>
                                <a:lnTo>
                                  <a:pt x="5152" y="3633"/>
                                </a:lnTo>
                                <a:lnTo>
                                  <a:pt x="5141" y="3583"/>
                                </a:lnTo>
                                <a:lnTo>
                                  <a:pt x="5130" y="3536"/>
                                </a:lnTo>
                                <a:lnTo>
                                  <a:pt x="5116" y="3488"/>
                                </a:lnTo>
                                <a:lnTo>
                                  <a:pt x="5102" y="3442"/>
                                </a:lnTo>
                                <a:lnTo>
                                  <a:pt x="5086" y="3397"/>
                                </a:lnTo>
                                <a:lnTo>
                                  <a:pt x="5070" y="3354"/>
                                </a:lnTo>
                                <a:lnTo>
                                  <a:pt x="5053" y="3311"/>
                                </a:lnTo>
                                <a:lnTo>
                                  <a:pt x="5035" y="3271"/>
                                </a:lnTo>
                                <a:lnTo>
                                  <a:pt x="5016" y="3231"/>
                                </a:lnTo>
                                <a:lnTo>
                                  <a:pt x="4996" y="3194"/>
                                </a:lnTo>
                                <a:lnTo>
                                  <a:pt x="4983" y="3169"/>
                                </a:lnTo>
                                <a:lnTo>
                                  <a:pt x="4969" y="3147"/>
                                </a:lnTo>
                                <a:lnTo>
                                  <a:pt x="4954" y="3125"/>
                                </a:lnTo>
                                <a:lnTo>
                                  <a:pt x="4940" y="3103"/>
                                </a:lnTo>
                                <a:lnTo>
                                  <a:pt x="4925" y="3083"/>
                                </a:lnTo>
                                <a:lnTo>
                                  <a:pt x="4910" y="3063"/>
                                </a:lnTo>
                                <a:lnTo>
                                  <a:pt x="4895" y="3045"/>
                                </a:lnTo>
                                <a:lnTo>
                                  <a:pt x="4879" y="3027"/>
                                </a:lnTo>
                                <a:lnTo>
                                  <a:pt x="4879" y="3026"/>
                                </a:lnTo>
                                <a:lnTo>
                                  <a:pt x="4877" y="3024"/>
                                </a:lnTo>
                                <a:lnTo>
                                  <a:pt x="4851" y="2996"/>
                                </a:lnTo>
                                <a:lnTo>
                                  <a:pt x="4823" y="2971"/>
                                </a:lnTo>
                                <a:lnTo>
                                  <a:pt x="4809" y="2960"/>
                                </a:lnTo>
                                <a:lnTo>
                                  <a:pt x="4794" y="2949"/>
                                </a:lnTo>
                                <a:lnTo>
                                  <a:pt x="4781" y="2940"/>
                                </a:lnTo>
                                <a:lnTo>
                                  <a:pt x="4766" y="2930"/>
                                </a:lnTo>
                                <a:lnTo>
                                  <a:pt x="4753" y="2922"/>
                                </a:lnTo>
                                <a:lnTo>
                                  <a:pt x="4736" y="2914"/>
                                </a:lnTo>
                                <a:lnTo>
                                  <a:pt x="4720" y="2907"/>
                                </a:lnTo>
                                <a:lnTo>
                                  <a:pt x="4704" y="2901"/>
                                </a:lnTo>
                                <a:lnTo>
                                  <a:pt x="4688" y="2896"/>
                                </a:lnTo>
                                <a:lnTo>
                                  <a:pt x="4671" y="2892"/>
                                </a:lnTo>
                                <a:lnTo>
                                  <a:pt x="4655" y="2889"/>
                                </a:lnTo>
                                <a:lnTo>
                                  <a:pt x="4638" y="2887"/>
                                </a:lnTo>
                                <a:lnTo>
                                  <a:pt x="4622" y="2887"/>
                                </a:lnTo>
                                <a:lnTo>
                                  <a:pt x="4609" y="2887"/>
                                </a:lnTo>
                                <a:lnTo>
                                  <a:pt x="4596" y="2888"/>
                                </a:lnTo>
                                <a:lnTo>
                                  <a:pt x="4584" y="2889"/>
                                </a:lnTo>
                                <a:lnTo>
                                  <a:pt x="4571" y="2893"/>
                                </a:lnTo>
                                <a:lnTo>
                                  <a:pt x="4545" y="2899"/>
                                </a:lnTo>
                                <a:lnTo>
                                  <a:pt x="4521" y="2909"/>
                                </a:lnTo>
                                <a:lnTo>
                                  <a:pt x="4495" y="2920"/>
                                </a:lnTo>
                                <a:lnTo>
                                  <a:pt x="4471" y="2934"/>
                                </a:lnTo>
                                <a:lnTo>
                                  <a:pt x="4446" y="2950"/>
                                </a:lnTo>
                                <a:lnTo>
                                  <a:pt x="4423" y="2969"/>
                                </a:lnTo>
                                <a:lnTo>
                                  <a:pt x="4400" y="2991"/>
                                </a:lnTo>
                                <a:lnTo>
                                  <a:pt x="4376" y="3013"/>
                                </a:lnTo>
                                <a:lnTo>
                                  <a:pt x="4354" y="3038"/>
                                </a:lnTo>
                                <a:lnTo>
                                  <a:pt x="4331" y="3066"/>
                                </a:lnTo>
                                <a:lnTo>
                                  <a:pt x="4309" y="3095"/>
                                </a:lnTo>
                                <a:lnTo>
                                  <a:pt x="4288" y="3126"/>
                                </a:lnTo>
                                <a:lnTo>
                                  <a:pt x="4268" y="3159"/>
                                </a:lnTo>
                                <a:lnTo>
                                  <a:pt x="4247" y="3194"/>
                                </a:lnTo>
                                <a:lnTo>
                                  <a:pt x="4225" y="3236"/>
                                </a:lnTo>
                                <a:lnTo>
                                  <a:pt x="4204" y="3282"/>
                                </a:lnTo>
                                <a:lnTo>
                                  <a:pt x="4183" y="3329"/>
                                </a:lnTo>
                                <a:lnTo>
                                  <a:pt x="4164" y="3378"/>
                                </a:lnTo>
                                <a:lnTo>
                                  <a:pt x="4146" y="3429"/>
                                </a:lnTo>
                                <a:lnTo>
                                  <a:pt x="4129" y="3481"/>
                                </a:lnTo>
                                <a:lnTo>
                                  <a:pt x="4114" y="3536"/>
                                </a:lnTo>
                                <a:lnTo>
                                  <a:pt x="4100" y="3591"/>
                                </a:lnTo>
                                <a:lnTo>
                                  <a:pt x="4089" y="3648"/>
                                </a:lnTo>
                                <a:lnTo>
                                  <a:pt x="4078" y="3707"/>
                                </a:lnTo>
                                <a:lnTo>
                                  <a:pt x="4069" y="3767"/>
                                </a:lnTo>
                                <a:lnTo>
                                  <a:pt x="4061" y="3827"/>
                                </a:lnTo>
                                <a:lnTo>
                                  <a:pt x="4055" y="3890"/>
                                </a:lnTo>
                                <a:lnTo>
                                  <a:pt x="4050" y="3953"/>
                                </a:lnTo>
                                <a:lnTo>
                                  <a:pt x="4048" y="4018"/>
                                </a:lnTo>
                                <a:lnTo>
                                  <a:pt x="4047" y="4083"/>
                                </a:lnTo>
                                <a:lnTo>
                                  <a:pt x="4048" y="4149"/>
                                </a:lnTo>
                                <a:lnTo>
                                  <a:pt x="4050" y="4212"/>
                                </a:lnTo>
                                <a:lnTo>
                                  <a:pt x="4055" y="4276"/>
                                </a:lnTo>
                                <a:lnTo>
                                  <a:pt x="4061" y="4338"/>
                                </a:lnTo>
                                <a:lnTo>
                                  <a:pt x="4069" y="4400"/>
                                </a:lnTo>
                                <a:lnTo>
                                  <a:pt x="4078" y="4459"/>
                                </a:lnTo>
                                <a:lnTo>
                                  <a:pt x="4089" y="4518"/>
                                </a:lnTo>
                                <a:lnTo>
                                  <a:pt x="4100" y="4575"/>
                                </a:lnTo>
                                <a:lnTo>
                                  <a:pt x="4114" y="4631"/>
                                </a:lnTo>
                                <a:lnTo>
                                  <a:pt x="4129" y="4685"/>
                                </a:lnTo>
                                <a:lnTo>
                                  <a:pt x="4146" y="4737"/>
                                </a:lnTo>
                                <a:lnTo>
                                  <a:pt x="4164" y="4788"/>
                                </a:lnTo>
                                <a:lnTo>
                                  <a:pt x="4183" y="4837"/>
                                </a:lnTo>
                                <a:lnTo>
                                  <a:pt x="4204" y="4884"/>
                                </a:lnTo>
                                <a:lnTo>
                                  <a:pt x="4225" y="4929"/>
                                </a:lnTo>
                                <a:lnTo>
                                  <a:pt x="4247" y="4972"/>
                                </a:lnTo>
                                <a:lnTo>
                                  <a:pt x="4268" y="5006"/>
                                </a:lnTo>
                                <a:lnTo>
                                  <a:pt x="4288" y="5039"/>
                                </a:lnTo>
                                <a:lnTo>
                                  <a:pt x="4309" y="5071"/>
                                </a:lnTo>
                                <a:lnTo>
                                  <a:pt x="4331" y="5100"/>
                                </a:lnTo>
                                <a:lnTo>
                                  <a:pt x="4354" y="5128"/>
                                </a:lnTo>
                                <a:lnTo>
                                  <a:pt x="4376" y="5152"/>
                                </a:lnTo>
                                <a:lnTo>
                                  <a:pt x="4400" y="5176"/>
                                </a:lnTo>
                                <a:lnTo>
                                  <a:pt x="4423" y="5197"/>
                                </a:lnTo>
                                <a:lnTo>
                                  <a:pt x="4446" y="5215"/>
                                </a:lnTo>
                                <a:lnTo>
                                  <a:pt x="4471" y="5232"/>
                                </a:lnTo>
                                <a:lnTo>
                                  <a:pt x="4495" y="5246"/>
                                </a:lnTo>
                                <a:lnTo>
                                  <a:pt x="4521" y="5258"/>
                                </a:lnTo>
                                <a:lnTo>
                                  <a:pt x="4545" y="5267"/>
                                </a:lnTo>
                                <a:lnTo>
                                  <a:pt x="4571" y="5274"/>
                                </a:lnTo>
                                <a:lnTo>
                                  <a:pt x="4584" y="5276"/>
                                </a:lnTo>
                                <a:lnTo>
                                  <a:pt x="4596" y="5278"/>
                                </a:lnTo>
                                <a:lnTo>
                                  <a:pt x="4609" y="5279"/>
                                </a:lnTo>
                                <a:lnTo>
                                  <a:pt x="4622" y="5279"/>
                                </a:lnTo>
                                <a:lnTo>
                                  <a:pt x="4638" y="5278"/>
                                </a:lnTo>
                                <a:lnTo>
                                  <a:pt x="4655" y="5277"/>
                                </a:lnTo>
                                <a:lnTo>
                                  <a:pt x="4671" y="5274"/>
                                </a:lnTo>
                                <a:lnTo>
                                  <a:pt x="4688" y="5270"/>
                                </a:lnTo>
                                <a:lnTo>
                                  <a:pt x="4704" y="5265"/>
                                </a:lnTo>
                                <a:lnTo>
                                  <a:pt x="4720" y="5259"/>
                                </a:lnTo>
                                <a:lnTo>
                                  <a:pt x="4736" y="5251"/>
                                </a:lnTo>
                                <a:lnTo>
                                  <a:pt x="4753" y="5244"/>
                                </a:lnTo>
                                <a:close/>
                                <a:moveTo>
                                  <a:pt x="4622" y="3446"/>
                                </a:moveTo>
                                <a:lnTo>
                                  <a:pt x="4622" y="3446"/>
                                </a:lnTo>
                                <a:lnTo>
                                  <a:pt x="4606" y="3447"/>
                                </a:lnTo>
                                <a:lnTo>
                                  <a:pt x="4591" y="3449"/>
                                </a:lnTo>
                                <a:lnTo>
                                  <a:pt x="4576" y="3454"/>
                                </a:lnTo>
                                <a:lnTo>
                                  <a:pt x="4561" y="3459"/>
                                </a:lnTo>
                                <a:lnTo>
                                  <a:pt x="4546" y="3466"/>
                                </a:lnTo>
                                <a:lnTo>
                                  <a:pt x="4533" y="3475"/>
                                </a:lnTo>
                                <a:lnTo>
                                  <a:pt x="4519" y="3486"/>
                                </a:lnTo>
                                <a:lnTo>
                                  <a:pt x="4505" y="3496"/>
                                </a:lnTo>
                                <a:lnTo>
                                  <a:pt x="4491" y="3509"/>
                                </a:lnTo>
                                <a:lnTo>
                                  <a:pt x="4478" y="3524"/>
                                </a:lnTo>
                                <a:lnTo>
                                  <a:pt x="4466" y="3539"/>
                                </a:lnTo>
                                <a:lnTo>
                                  <a:pt x="4454" y="3555"/>
                                </a:lnTo>
                                <a:lnTo>
                                  <a:pt x="4442" y="3573"/>
                                </a:lnTo>
                                <a:lnTo>
                                  <a:pt x="4430" y="3592"/>
                                </a:lnTo>
                                <a:lnTo>
                                  <a:pt x="4420" y="3612"/>
                                </a:lnTo>
                                <a:lnTo>
                                  <a:pt x="4409" y="3633"/>
                                </a:lnTo>
                                <a:lnTo>
                                  <a:pt x="4400" y="3655"/>
                                </a:lnTo>
                                <a:lnTo>
                                  <a:pt x="4390" y="3678"/>
                                </a:lnTo>
                                <a:lnTo>
                                  <a:pt x="4380" y="3703"/>
                                </a:lnTo>
                                <a:lnTo>
                                  <a:pt x="4373" y="3727"/>
                                </a:lnTo>
                                <a:lnTo>
                                  <a:pt x="4364" y="3753"/>
                                </a:lnTo>
                                <a:lnTo>
                                  <a:pt x="4357" y="3779"/>
                                </a:lnTo>
                                <a:lnTo>
                                  <a:pt x="4351" y="3807"/>
                                </a:lnTo>
                                <a:lnTo>
                                  <a:pt x="4344" y="3836"/>
                                </a:lnTo>
                                <a:lnTo>
                                  <a:pt x="4339" y="3864"/>
                                </a:lnTo>
                                <a:lnTo>
                                  <a:pt x="4335" y="3893"/>
                                </a:lnTo>
                                <a:lnTo>
                                  <a:pt x="4330" y="3924"/>
                                </a:lnTo>
                                <a:lnTo>
                                  <a:pt x="4327" y="3955"/>
                                </a:lnTo>
                                <a:lnTo>
                                  <a:pt x="4325" y="3986"/>
                                </a:lnTo>
                                <a:lnTo>
                                  <a:pt x="4323" y="4018"/>
                                </a:lnTo>
                                <a:lnTo>
                                  <a:pt x="4322" y="4051"/>
                                </a:lnTo>
                                <a:lnTo>
                                  <a:pt x="4321" y="4083"/>
                                </a:lnTo>
                                <a:lnTo>
                                  <a:pt x="4322" y="4116"/>
                                </a:lnTo>
                                <a:lnTo>
                                  <a:pt x="4323" y="4148"/>
                                </a:lnTo>
                                <a:lnTo>
                                  <a:pt x="4325" y="4179"/>
                                </a:lnTo>
                                <a:lnTo>
                                  <a:pt x="4327" y="4211"/>
                                </a:lnTo>
                                <a:lnTo>
                                  <a:pt x="4330" y="4242"/>
                                </a:lnTo>
                                <a:lnTo>
                                  <a:pt x="4335" y="4272"/>
                                </a:lnTo>
                                <a:lnTo>
                                  <a:pt x="4339" y="4302"/>
                                </a:lnTo>
                                <a:lnTo>
                                  <a:pt x="4344" y="4331"/>
                                </a:lnTo>
                                <a:lnTo>
                                  <a:pt x="4351" y="4359"/>
                                </a:lnTo>
                                <a:lnTo>
                                  <a:pt x="4357" y="4386"/>
                                </a:lnTo>
                                <a:lnTo>
                                  <a:pt x="4364" y="4413"/>
                                </a:lnTo>
                                <a:lnTo>
                                  <a:pt x="4373" y="4439"/>
                                </a:lnTo>
                                <a:lnTo>
                                  <a:pt x="4380" y="4464"/>
                                </a:lnTo>
                                <a:lnTo>
                                  <a:pt x="4390" y="4488"/>
                                </a:lnTo>
                                <a:lnTo>
                                  <a:pt x="4400" y="4510"/>
                                </a:lnTo>
                                <a:lnTo>
                                  <a:pt x="4409" y="4533"/>
                                </a:lnTo>
                                <a:lnTo>
                                  <a:pt x="4420" y="4554"/>
                                </a:lnTo>
                                <a:lnTo>
                                  <a:pt x="4430" y="4574"/>
                                </a:lnTo>
                                <a:lnTo>
                                  <a:pt x="4442" y="4592"/>
                                </a:lnTo>
                                <a:lnTo>
                                  <a:pt x="4454" y="4611"/>
                                </a:lnTo>
                                <a:lnTo>
                                  <a:pt x="4466" y="4628"/>
                                </a:lnTo>
                                <a:lnTo>
                                  <a:pt x="4478" y="4642"/>
                                </a:lnTo>
                                <a:lnTo>
                                  <a:pt x="4491" y="4656"/>
                                </a:lnTo>
                                <a:lnTo>
                                  <a:pt x="4505" y="4669"/>
                                </a:lnTo>
                                <a:lnTo>
                                  <a:pt x="4519" y="4681"/>
                                </a:lnTo>
                                <a:lnTo>
                                  <a:pt x="4533" y="4690"/>
                                </a:lnTo>
                                <a:lnTo>
                                  <a:pt x="4546" y="4699"/>
                                </a:lnTo>
                                <a:lnTo>
                                  <a:pt x="4561" y="4706"/>
                                </a:lnTo>
                                <a:lnTo>
                                  <a:pt x="4576" y="4712"/>
                                </a:lnTo>
                                <a:lnTo>
                                  <a:pt x="4591" y="4716"/>
                                </a:lnTo>
                                <a:lnTo>
                                  <a:pt x="4606" y="4718"/>
                                </a:lnTo>
                                <a:lnTo>
                                  <a:pt x="4622" y="4719"/>
                                </a:lnTo>
                                <a:lnTo>
                                  <a:pt x="4637" y="4718"/>
                                </a:lnTo>
                                <a:lnTo>
                                  <a:pt x="4653" y="4716"/>
                                </a:lnTo>
                                <a:lnTo>
                                  <a:pt x="4668" y="4712"/>
                                </a:lnTo>
                                <a:lnTo>
                                  <a:pt x="4683" y="4706"/>
                                </a:lnTo>
                                <a:lnTo>
                                  <a:pt x="4696" y="4699"/>
                                </a:lnTo>
                                <a:lnTo>
                                  <a:pt x="4711" y="4690"/>
                                </a:lnTo>
                                <a:lnTo>
                                  <a:pt x="4725" y="4681"/>
                                </a:lnTo>
                                <a:lnTo>
                                  <a:pt x="4739" y="4669"/>
                                </a:lnTo>
                                <a:lnTo>
                                  <a:pt x="4752" y="4656"/>
                                </a:lnTo>
                                <a:lnTo>
                                  <a:pt x="4766" y="4642"/>
                                </a:lnTo>
                                <a:lnTo>
                                  <a:pt x="4777" y="4628"/>
                                </a:lnTo>
                                <a:lnTo>
                                  <a:pt x="4790" y="4611"/>
                                </a:lnTo>
                                <a:lnTo>
                                  <a:pt x="4802" y="4592"/>
                                </a:lnTo>
                                <a:lnTo>
                                  <a:pt x="4814" y="4574"/>
                                </a:lnTo>
                                <a:lnTo>
                                  <a:pt x="4824" y="4554"/>
                                </a:lnTo>
                                <a:lnTo>
                                  <a:pt x="4835" y="4533"/>
                                </a:lnTo>
                                <a:lnTo>
                                  <a:pt x="4844" y="4510"/>
                                </a:lnTo>
                                <a:lnTo>
                                  <a:pt x="4854" y="4488"/>
                                </a:lnTo>
                                <a:lnTo>
                                  <a:pt x="4862" y="4464"/>
                                </a:lnTo>
                                <a:lnTo>
                                  <a:pt x="4871" y="4439"/>
                                </a:lnTo>
                                <a:lnTo>
                                  <a:pt x="4879" y="4413"/>
                                </a:lnTo>
                                <a:lnTo>
                                  <a:pt x="4886" y="4386"/>
                                </a:lnTo>
                                <a:lnTo>
                                  <a:pt x="4893" y="4359"/>
                                </a:lnTo>
                                <a:lnTo>
                                  <a:pt x="4899" y="4331"/>
                                </a:lnTo>
                                <a:lnTo>
                                  <a:pt x="4904" y="4302"/>
                                </a:lnTo>
                                <a:lnTo>
                                  <a:pt x="4909" y="4272"/>
                                </a:lnTo>
                                <a:lnTo>
                                  <a:pt x="4914" y="4242"/>
                                </a:lnTo>
                                <a:lnTo>
                                  <a:pt x="4917" y="4211"/>
                                </a:lnTo>
                                <a:lnTo>
                                  <a:pt x="4919" y="4179"/>
                                </a:lnTo>
                                <a:lnTo>
                                  <a:pt x="4921" y="4148"/>
                                </a:lnTo>
                                <a:lnTo>
                                  <a:pt x="4922" y="4116"/>
                                </a:lnTo>
                                <a:lnTo>
                                  <a:pt x="4923" y="4083"/>
                                </a:lnTo>
                                <a:lnTo>
                                  <a:pt x="4922" y="4051"/>
                                </a:lnTo>
                                <a:lnTo>
                                  <a:pt x="4921" y="4018"/>
                                </a:lnTo>
                                <a:lnTo>
                                  <a:pt x="4919" y="3986"/>
                                </a:lnTo>
                                <a:lnTo>
                                  <a:pt x="4917" y="3955"/>
                                </a:lnTo>
                                <a:lnTo>
                                  <a:pt x="4914" y="3924"/>
                                </a:lnTo>
                                <a:lnTo>
                                  <a:pt x="4909" y="3893"/>
                                </a:lnTo>
                                <a:lnTo>
                                  <a:pt x="4904" y="3864"/>
                                </a:lnTo>
                                <a:lnTo>
                                  <a:pt x="4899" y="3836"/>
                                </a:lnTo>
                                <a:lnTo>
                                  <a:pt x="4893" y="3807"/>
                                </a:lnTo>
                                <a:lnTo>
                                  <a:pt x="4886" y="3779"/>
                                </a:lnTo>
                                <a:lnTo>
                                  <a:pt x="4879" y="3753"/>
                                </a:lnTo>
                                <a:lnTo>
                                  <a:pt x="4871" y="3727"/>
                                </a:lnTo>
                                <a:lnTo>
                                  <a:pt x="4862" y="3703"/>
                                </a:lnTo>
                                <a:lnTo>
                                  <a:pt x="4854" y="3678"/>
                                </a:lnTo>
                                <a:lnTo>
                                  <a:pt x="4844" y="3655"/>
                                </a:lnTo>
                                <a:lnTo>
                                  <a:pt x="4835" y="3633"/>
                                </a:lnTo>
                                <a:lnTo>
                                  <a:pt x="4824" y="3612"/>
                                </a:lnTo>
                                <a:lnTo>
                                  <a:pt x="4814" y="3592"/>
                                </a:lnTo>
                                <a:lnTo>
                                  <a:pt x="4802" y="3573"/>
                                </a:lnTo>
                                <a:lnTo>
                                  <a:pt x="4790" y="3555"/>
                                </a:lnTo>
                                <a:lnTo>
                                  <a:pt x="4777" y="3539"/>
                                </a:lnTo>
                                <a:lnTo>
                                  <a:pt x="4766" y="3524"/>
                                </a:lnTo>
                                <a:lnTo>
                                  <a:pt x="4752" y="3509"/>
                                </a:lnTo>
                                <a:lnTo>
                                  <a:pt x="4739" y="3496"/>
                                </a:lnTo>
                                <a:lnTo>
                                  <a:pt x="4725" y="3486"/>
                                </a:lnTo>
                                <a:lnTo>
                                  <a:pt x="4711" y="3475"/>
                                </a:lnTo>
                                <a:lnTo>
                                  <a:pt x="4696" y="3466"/>
                                </a:lnTo>
                                <a:lnTo>
                                  <a:pt x="4683" y="3459"/>
                                </a:lnTo>
                                <a:lnTo>
                                  <a:pt x="4668" y="3454"/>
                                </a:lnTo>
                                <a:lnTo>
                                  <a:pt x="4653" y="3449"/>
                                </a:lnTo>
                                <a:lnTo>
                                  <a:pt x="4637" y="3447"/>
                                </a:lnTo>
                                <a:lnTo>
                                  <a:pt x="4622" y="34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27CBA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67871698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anchor="ctr"/>
                      </wps:wsp>
                      <wps:wsp>
                        <wps:cNvPr id="2076" name="55_Shape"/>
                        <wps:cNvSpPr/>
                        <wps:spPr bwMode="auto">
                          <a:xfrm>
                            <a:off x="15764" y="15703"/>
                            <a:ext cx="445" cy="283"/>
                          </a:xfrm>
                          <a:custGeom>
                            <a:avLst/>
                            <a:gdLst>
                              <a:gd name="T0" fmla="*/ 2147483646 w 6286"/>
                              <a:gd name="T1" fmla="*/ 2147483646 h 3585"/>
                              <a:gd name="T2" fmla="*/ 2147483646 w 6286"/>
                              <a:gd name="T3" fmla="*/ 2147483646 h 3585"/>
                              <a:gd name="T4" fmla="*/ 2147483646 w 6286"/>
                              <a:gd name="T5" fmla="*/ 1250331893 h 3585"/>
                              <a:gd name="T6" fmla="*/ 2147483646 w 6286"/>
                              <a:gd name="T7" fmla="*/ 2147483646 h 3585"/>
                              <a:gd name="T8" fmla="*/ 2147483646 w 6286"/>
                              <a:gd name="T9" fmla="*/ 2147483646 h 3585"/>
                              <a:gd name="T10" fmla="*/ 2147483646 w 6286"/>
                              <a:gd name="T11" fmla="*/ 2147483646 h 3585"/>
                              <a:gd name="T12" fmla="*/ 2147483646 w 6286"/>
                              <a:gd name="T13" fmla="*/ 2147483646 h 3585"/>
                              <a:gd name="T14" fmla="*/ 2147483646 w 6286"/>
                              <a:gd name="T15" fmla="*/ 2147483646 h 3585"/>
                              <a:gd name="T16" fmla="*/ 2147483646 w 6286"/>
                              <a:gd name="T17" fmla="*/ 2147483646 h 3585"/>
                              <a:gd name="T18" fmla="*/ 2147483646 w 6286"/>
                              <a:gd name="T19" fmla="*/ 55594914 h 3585"/>
                              <a:gd name="T20" fmla="*/ 2147483646 w 6286"/>
                              <a:gd name="T21" fmla="*/ 2147483646 h 3585"/>
                              <a:gd name="T22" fmla="*/ 2147483646 w 6286"/>
                              <a:gd name="T23" fmla="*/ 2147483646 h 3585"/>
                              <a:gd name="T24" fmla="*/ 2147483646 w 6286"/>
                              <a:gd name="T25" fmla="*/ 2147483646 h 3585"/>
                              <a:gd name="T26" fmla="*/ 2147483646 w 6286"/>
                              <a:gd name="T27" fmla="*/ 2147483646 h 3585"/>
                              <a:gd name="T28" fmla="*/ 2147483646 w 6286"/>
                              <a:gd name="T29" fmla="*/ 2147483646 h 3585"/>
                              <a:gd name="T30" fmla="*/ 2147483646 w 6286"/>
                              <a:gd name="T31" fmla="*/ 2147483646 h 3585"/>
                              <a:gd name="T32" fmla="*/ 2147483646 w 6286"/>
                              <a:gd name="T33" fmla="*/ 2147483646 h 3585"/>
                              <a:gd name="T34" fmla="*/ 2147483646 w 6286"/>
                              <a:gd name="T35" fmla="*/ 2147483646 h 3585"/>
                              <a:gd name="T36" fmla="*/ 2147483646 w 6286"/>
                              <a:gd name="T37" fmla="*/ 2147483646 h 3585"/>
                              <a:gd name="T38" fmla="*/ 2147483646 w 6286"/>
                              <a:gd name="T39" fmla="*/ 2147483646 h 3585"/>
                              <a:gd name="T40" fmla="*/ 2147483646 w 6286"/>
                              <a:gd name="T41" fmla="*/ 2147483646 h 3585"/>
                              <a:gd name="T42" fmla="*/ 2147483646 w 6286"/>
                              <a:gd name="T43" fmla="*/ 2147483646 h 3585"/>
                              <a:gd name="T44" fmla="*/ 2147483646 w 6286"/>
                              <a:gd name="T45" fmla="*/ 2147483646 h 3585"/>
                              <a:gd name="T46" fmla="*/ 2147483646 w 6286"/>
                              <a:gd name="T47" fmla="*/ 2147483646 h 3585"/>
                              <a:gd name="T48" fmla="*/ 2147483646 w 6286"/>
                              <a:gd name="T49" fmla="*/ 2147483646 h 3585"/>
                              <a:gd name="T50" fmla="*/ 2147483646 w 6286"/>
                              <a:gd name="T51" fmla="*/ 2147483646 h 3585"/>
                              <a:gd name="T52" fmla="*/ 2147483646 w 6286"/>
                              <a:gd name="T53" fmla="*/ 2147483646 h 3585"/>
                              <a:gd name="T54" fmla="*/ 2147483646 w 6286"/>
                              <a:gd name="T55" fmla="*/ 2147483646 h 3585"/>
                              <a:gd name="T56" fmla="*/ 2147483646 w 6286"/>
                              <a:gd name="T57" fmla="*/ 2147483646 h 3585"/>
                              <a:gd name="T58" fmla="*/ 2147483646 w 6286"/>
                              <a:gd name="T59" fmla="*/ 2147483646 h 3585"/>
                              <a:gd name="T60" fmla="*/ 2147483646 w 6286"/>
                              <a:gd name="T61" fmla="*/ 2147483646 h 3585"/>
                              <a:gd name="T62" fmla="*/ 2147483646 w 6286"/>
                              <a:gd name="T63" fmla="*/ 2147483646 h 3585"/>
                              <a:gd name="T64" fmla="*/ 2147483646 w 6286"/>
                              <a:gd name="T65" fmla="*/ 2147483646 h 3585"/>
                              <a:gd name="T66" fmla="*/ 2147483646 w 6286"/>
                              <a:gd name="T67" fmla="*/ 2147483646 h 3585"/>
                              <a:gd name="T68" fmla="*/ 2147483646 w 6286"/>
                              <a:gd name="T69" fmla="*/ 2147483646 h 3585"/>
                              <a:gd name="T70" fmla="*/ 2147483646 w 6286"/>
                              <a:gd name="T71" fmla="*/ 2147483646 h 3585"/>
                              <a:gd name="T72" fmla="*/ 2147483646 w 6286"/>
                              <a:gd name="T73" fmla="*/ 2147483646 h 3585"/>
                              <a:gd name="T74" fmla="*/ 2147483646 w 6286"/>
                              <a:gd name="T75" fmla="*/ 2147483646 h 3585"/>
                              <a:gd name="T76" fmla="*/ 2147483646 w 6286"/>
                              <a:gd name="T77" fmla="*/ 2147483646 h 3585"/>
                              <a:gd name="T78" fmla="*/ 2147483646 w 6286"/>
                              <a:gd name="T79" fmla="*/ 2147483646 h 3585"/>
                              <a:gd name="T80" fmla="*/ 2147483646 w 6286"/>
                              <a:gd name="T81" fmla="*/ 2147483646 h 3585"/>
                              <a:gd name="T82" fmla="*/ 2147483646 w 6286"/>
                              <a:gd name="T83" fmla="*/ 2147483646 h 3585"/>
                              <a:gd name="T84" fmla="*/ 2147483646 w 6286"/>
                              <a:gd name="T85" fmla="*/ 2147483646 h 3585"/>
                              <a:gd name="T86" fmla="*/ 2147483646 w 6286"/>
                              <a:gd name="T87" fmla="*/ 2147483646 h 3585"/>
                              <a:gd name="T88" fmla="*/ 2147483646 w 6286"/>
                              <a:gd name="T89" fmla="*/ 2147483646 h 3585"/>
                              <a:gd name="T90" fmla="*/ 2147483646 w 6286"/>
                              <a:gd name="T91" fmla="*/ 2147483646 h 3585"/>
                              <a:gd name="T92" fmla="*/ 2147483646 w 6286"/>
                              <a:gd name="T93" fmla="*/ 2147483646 h 3585"/>
                              <a:gd name="T94" fmla="*/ 2147483646 w 6286"/>
                              <a:gd name="T95" fmla="*/ 2147483646 h 3585"/>
                              <a:gd name="T96" fmla="*/ 2147483646 w 6286"/>
                              <a:gd name="T97" fmla="*/ 2147483646 h 3585"/>
                              <a:gd name="T98" fmla="*/ 2147483646 w 6286"/>
                              <a:gd name="T99" fmla="*/ 2147483646 h 3585"/>
                              <a:gd name="T100" fmla="*/ 2147483646 w 6286"/>
                              <a:gd name="T101" fmla="*/ 2147483646 h 3585"/>
                              <a:gd name="T102" fmla="*/ 2147483646 w 6286"/>
                              <a:gd name="T103" fmla="*/ 2147483646 h 3585"/>
                              <a:gd name="T104" fmla="*/ 2147483646 w 6286"/>
                              <a:gd name="T105" fmla="*/ 2147483646 h 3585"/>
                              <a:gd name="T106" fmla="*/ 2147483646 w 6286"/>
                              <a:gd name="T107" fmla="*/ 2147483646 h 3585"/>
                              <a:gd name="T108" fmla="*/ 2147483646 w 6286"/>
                              <a:gd name="T109" fmla="*/ 2147483646 h 3585"/>
                              <a:gd name="T110" fmla="*/ 1864851352 w 6286"/>
                              <a:gd name="T111" fmla="*/ 2147483646 h 3585"/>
                              <a:gd name="T112" fmla="*/ 2147483646 w 6286"/>
                              <a:gd name="T113" fmla="*/ 2147483646 h 3585"/>
                              <a:gd name="T114" fmla="*/ 2147483646 w 6286"/>
                              <a:gd name="T115" fmla="*/ 2147483646 h 3585"/>
                              <a:gd name="T116" fmla="*/ 2147483646 w 6286"/>
                              <a:gd name="T117" fmla="*/ 2147483646 h 3585"/>
                              <a:gd name="T118" fmla="*/ 2147483646 w 6286"/>
                              <a:gd name="T119" fmla="*/ 2147483646 h 3585"/>
                              <a:gd name="T120" fmla="*/ 2147483646 w 6286"/>
                              <a:gd name="T121" fmla="*/ 2147483646 h 3585"/>
                              <a:gd name="T122" fmla="*/ 2147483646 w 6286"/>
                              <a:gd name="T123" fmla="*/ 2147483646 h 3585"/>
                              <a:gd name="T124" fmla="*/ 2147483646 w 6286"/>
                              <a:gd name="T125" fmla="*/ 2147483646 h 3585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  <a:gd name="T171" fmla="*/ 0 60000 65536"/>
                              <a:gd name="T172" fmla="*/ 0 60000 65536"/>
                              <a:gd name="T173" fmla="*/ 0 60000 65536"/>
                              <a:gd name="T174" fmla="*/ 0 60000 65536"/>
                              <a:gd name="T175" fmla="*/ 0 60000 65536"/>
                              <a:gd name="T176" fmla="*/ 0 60000 65536"/>
                              <a:gd name="T177" fmla="*/ 0 60000 65536"/>
                              <a:gd name="T178" fmla="*/ 0 60000 65536"/>
                              <a:gd name="T179" fmla="*/ 0 60000 65536"/>
                              <a:gd name="T180" fmla="*/ 0 60000 65536"/>
                              <a:gd name="T181" fmla="*/ 0 60000 65536"/>
                              <a:gd name="T182" fmla="*/ 0 60000 65536"/>
                              <a:gd name="T183" fmla="*/ 0 60000 65536"/>
                              <a:gd name="T184" fmla="*/ 0 60000 65536"/>
                              <a:gd name="T185" fmla="*/ 0 60000 65536"/>
                              <a:gd name="T186" fmla="*/ 0 60000 65536"/>
                              <a:gd name="T187" fmla="*/ 0 60000 65536"/>
                              <a:gd name="T188" fmla="*/ 0 60000 65536"/>
                            </a:gdLst>
                            <a:ahLst/>
                            <a:cxnLst>
                              <a:cxn ang="T126">
                                <a:pos x="T0" y="T1"/>
                              </a:cxn>
                              <a:cxn ang="T127">
                                <a:pos x="T2" y="T3"/>
                              </a:cxn>
                              <a:cxn ang="T128">
                                <a:pos x="T4" y="T5"/>
                              </a:cxn>
                              <a:cxn ang="T129">
                                <a:pos x="T6" y="T7"/>
                              </a:cxn>
                              <a:cxn ang="T130">
                                <a:pos x="T8" y="T9"/>
                              </a:cxn>
                              <a:cxn ang="T131">
                                <a:pos x="T10" y="T11"/>
                              </a:cxn>
                              <a:cxn ang="T132">
                                <a:pos x="T12" y="T13"/>
                              </a:cxn>
                              <a:cxn ang="T133">
                                <a:pos x="T14" y="T15"/>
                              </a:cxn>
                              <a:cxn ang="T134">
                                <a:pos x="T16" y="T17"/>
                              </a:cxn>
                              <a:cxn ang="T135">
                                <a:pos x="T18" y="T19"/>
                              </a:cxn>
                              <a:cxn ang="T136">
                                <a:pos x="T20" y="T21"/>
                              </a:cxn>
                              <a:cxn ang="T137">
                                <a:pos x="T22" y="T23"/>
                              </a:cxn>
                              <a:cxn ang="T138">
                                <a:pos x="T24" y="T25"/>
                              </a:cxn>
                              <a:cxn ang="T139">
                                <a:pos x="T26" y="T27"/>
                              </a:cxn>
                              <a:cxn ang="T140">
                                <a:pos x="T28" y="T29"/>
                              </a:cxn>
                              <a:cxn ang="T141">
                                <a:pos x="T30" y="T31"/>
                              </a:cxn>
                              <a:cxn ang="T142">
                                <a:pos x="T32" y="T33"/>
                              </a:cxn>
                              <a:cxn ang="T143">
                                <a:pos x="T34" y="T35"/>
                              </a:cxn>
                              <a:cxn ang="T144">
                                <a:pos x="T36" y="T37"/>
                              </a:cxn>
                              <a:cxn ang="T145">
                                <a:pos x="T38" y="T39"/>
                              </a:cxn>
                              <a:cxn ang="T146">
                                <a:pos x="T40" y="T41"/>
                              </a:cxn>
                              <a:cxn ang="T147">
                                <a:pos x="T42" y="T43"/>
                              </a:cxn>
                              <a:cxn ang="T148">
                                <a:pos x="T44" y="T45"/>
                              </a:cxn>
                              <a:cxn ang="T149">
                                <a:pos x="T46" y="T47"/>
                              </a:cxn>
                              <a:cxn ang="T150">
                                <a:pos x="T48" y="T49"/>
                              </a:cxn>
                              <a:cxn ang="T151">
                                <a:pos x="T50" y="T51"/>
                              </a:cxn>
                              <a:cxn ang="T152">
                                <a:pos x="T52" y="T53"/>
                              </a:cxn>
                              <a:cxn ang="T153">
                                <a:pos x="T54" y="T55"/>
                              </a:cxn>
                              <a:cxn ang="T154">
                                <a:pos x="T56" y="T57"/>
                              </a:cxn>
                              <a:cxn ang="T155">
                                <a:pos x="T58" y="T59"/>
                              </a:cxn>
                              <a:cxn ang="T156">
                                <a:pos x="T60" y="T61"/>
                              </a:cxn>
                              <a:cxn ang="T157">
                                <a:pos x="T62" y="T63"/>
                              </a:cxn>
                              <a:cxn ang="T158">
                                <a:pos x="T64" y="T65"/>
                              </a:cxn>
                              <a:cxn ang="T159">
                                <a:pos x="T66" y="T67"/>
                              </a:cxn>
                              <a:cxn ang="T160">
                                <a:pos x="T68" y="T69"/>
                              </a:cxn>
                              <a:cxn ang="T161">
                                <a:pos x="T70" y="T71"/>
                              </a:cxn>
                              <a:cxn ang="T162">
                                <a:pos x="T72" y="T73"/>
                              </a:cxn>
                              <a:cxn ang="T163">
                                <a:pos x="T74" y="T75"/>
                              </a:cxn>
                              <a:cxn ang="T164">
                                <a:pos x="T76" y="T77"/>
                              </a:cxn>
                              <a:cxn ang="T165">
                                <a:pos x="T78" y="T79"/>
                              </a:cxn>
                              <a:cxn ang="T166">
                                <a:pos x="T80" y="T81"/>
                              </a:cxn>
                              <a:cxn ang="T167">
                                <a:pos x="T82" y="T83"/>
                              </a:cxn>
                              <a:cxn ang="T168">
                                <a:pos x="T84" y="T85"/>
                              </a:cxn>
                              <a:cxn ang="T169">
                                <a:pos x="T86" y="T87"/>
                              </a:cxn>
                              <a:cxn ang="T170">
                                <a:pos x="T88" y="T89"/>
                              </a:cxn>
                              <a:cxn ang="T171">
                                <a:pos x="T90" y="T91"/>
                              </a:cxn>
                              <a:cxn ang="T172">
                                <a:pos x="T92" y="T93"/>
                              </a:cxn>
                              <a:cxn ang="T173">
                                <a:pos x="T94" y="T95"/>
                              </a:cxn>
                              <a:cxn ang="T174">
                                <a:pos x="T96" y="T97"/>
                              </a:cxn>
                              <a:cxn ang="T175">
                                <a:pos x="T98" y="T99"/>
                              </a:cxn>
                              <a:cxn ang="T176">
                                <a:pos x="T100" y="T101"/>
                              </a:cxn>
                              <a:cxn ang="T177">
                                <a:pos x="T102" y="T103"/>
                              </a:cxn>
                              <a:cxn ang="T178">
                                <a:pos x="T104" y="T105"/>
                              </a:cxn>
                              <a:cxn ang="T179">
                                <a:pos x="T106" y="T107"/>
                              </a:cxn>
                              <a:cxn ang="T180">
                                <a:pos x="T108" y="T109"/>
                              </a:cxn>
                              <a:cxn ang="T181">
                                <a:pos x="T110" y="T111"/>
                              </a:cxn>
                              <a:cxn ang="T182">
                                <a:pos x="T112" y="T113"/>
                              </a:cxn>
                              <a:cxn ang="T183">
                                <a:pos x="T114" y="T115"/>
                              </a:cxn>
                              <a:cxn ang="T184">
                                <a:pos x="T116" y="T117"/>
                              </a:cxn>
                              <a:cxn ang="T185">
                                <a:pos x="T118" y="T119"/>
                              </a:cxn>
                              <a:cxn ang="T186">
                                <a:pos x="T120" y="T121"/>
                              </a:cxn>
                              <a:cxn ang="T187">
                                <a:pos x="T122" y="T123"/>
                              </a:cxn>
                              <a:cxn ang="T188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6286" h="3585">
                                <a:moveTo>
                                  <a:pt x="3934" y="1151"/>
                                </a:moveTo>
                                <a:lnTo>
                                  <a:pt x="3934" y="1151"/>
                                </a:lnTo>
                                <a:lnTo>
                                  <a:pt x="3962" y="1158"/>
                                </a:lnTo>
                                <a:lnTo>
                                  <a:pt x="3991" y="1163"/>
                                </a:lnTo>
                                <a:lnTo>
                                  <a:pt x="4019" y="1166"/>
                                </a:lnTo>
                                <a:lnTo>
                                  <a:pt x="4047" y="1169"/>
                                </a:lnTo>
                                <a:lnTo>
                                  <a:pt x="4074" y="1170"/>
                                </a:lnTo>
                                <a:lnTo>
                                  <a:pt x="4103" y="1169"/>
                                </a:lnTo>
                                <a:lnTo>
                                  <a:pt x="4130" y="1167"/>
                                </a:lnTo>
                                <a:lnTo>
                                  <a:pt x="4157" y="1164"/>
                                </a:lnTo>
                                <a:lnTo>
                                  <a:pt x="4184" y="1159"/>
                                </a:lnTo>
                                <a:lnTo>
                                  <a:pt x="4211" y="1153"/>
                                </a:lnTo>
                                <a:lnTo>
                                  <a:pt x="4237" y="1147"/>
                                </a:lnTo>
                                <a:lnTo>
                                  <a:pt x="4263" y="1139"/>
                                </a:lnTo>
                                <a:lnTo>
                                  <a:pt x="4288" y="1128"/>
                                </a:lnTo>
                                <a:lnTo>
                                  <a:pt x="4313" y="1118"/>
                                </a:lnTo>
                                <a:lnTo>
                                  <a:pt x="4338" y="1106"/>
                                </a:lnTo>
                                <a:lnTo>
                                  <a:pt x="4361" y="1093"/>
                                </a:lnTo>
                                <a:lnTo>
                                  <a:pt x="4384" y="1079"/>
                                </a:lnTo>
                                <a:lnTo>
                                  <a:pt x="4406" y="1065"/>
                                </a:lnTo>
                                <a:lnTo>
                                  <a:pt x="4428" y="1048"/>
                                </a:lnTo>
                                <a:lnTo>
                                  <a:pt x="4448" y="1031"/>
                                </a:lnTo>
                                <a:lnTo>
                                  <a:pt x="4469" y="1013"/>
                                </a:lnTo>
                                <a:lnTo>
                                  <a:pt x="4487" y="993"/>
                                </a:lnTo>
                                <a:lnTo>
                                  <a:pt x="4506" y="973"/>
                                </a:lnTo>
                                <a:lnTo>
                                  <a:pt x="4524" y="951"/>
                                </a:lnTo>
                                <a:lnTo>
                                  <a:pt x="4539" y="929"/>
                                </a:lnTo>
                                <a:lnTo>
                                  <a:pt x="4555" y="907"/>
                                </a:lnTo>
                                <a:lnTo>
                                  <a:pt x="4569" y="883"/>
                                </a:lnTo>
                                <a:lnTo>
                                  <a:pt x="4582" y="858"/>
                                </a:lnTo>
                                <a:lnTo>
                                  <a:pt x="4594" y="832"/>
                                </a:lnTo>
                                <a:lnTo>
                                  <a:pt x="4604" y="806"/>
                                </a:lnTo>
                                <a:lnTo>
                                  <a:pt x="4614" y="779"/>
                                </a:lnTo>
                                <a:lnTo>
                                  <a:pt x="4622" y="751"/>
                                </a:lnTo>
                                <a:lnTo>
                                  <a:pt x="4629" y="724"/>
                                </a:lnTo>
                                <a:lnTo>
                                  <a:pt x="4634" y="695"/>
                                </a:lnTo>
                                <a:lnTo>
                                  <a:pt x="4638" y="667"/>
                                </a:lnTo>
                                <a:lnTo>
                                  <a:pt x="4641" y="639"/>
                                </a:lnTo>
                                <a:lnTo>
                                  <a:pt x="4641" y="610"/>
                                </a:lnTo>
                                <a:lnTo>
                                  <a:pt x="4641" y="583"/>
                                </a:lnTo>
                                <a:lnTo>
                                  <a:pt x="4638" y="556"/>
                                </a:lnTo>
                                <a:lnTo>
                                  <a:pt x="4636" y="528"/>
                                </a:lnTo>
                                <a:lnTo>
                                  <a:pt x="4631" y="502"/>
                                </a:lnTo>
                                <a:lnTo>
                                  <a:pt x="4625" y="475"/>
                                </a:lnTo>
                                <a:lnTo>
                                  <a:pt x="4618" y="449"/>
                                </a:lnTo>
                                <a:lnTo>
                                  <a:pt x="4610" y="423"/>
                                </a:lnTo>
                                <a:lnTo>
                                  <a:pt x="4601" y="397"/>
                                </a:lnTo>
                                <a:lnTo>
                                  <a:pt x="4590" y="372"/>
                                </a:lnTo>
                                <a:lnTo>
                                  <a:pt x="4578" y="349"/>
                                </a:lnTo>
                                <a:lnTo>
                                  <a:pt x="4565" y="325"/>
                                </a:lnTo>
                                <a:lnTo>
                                  <a:pt x="4551" y="301"/>
                                </a:lnTo>
                                <a:lnTo>
                                  <a:pt x="4536" y="279"/>
                                </a:lnTo>
                                <a:lnTo>
                                  <a:pt x="4519" y="258"/>
                                </a:lnTo>
                                <a:lnTo>
                                  <a:pt x="4503" y="238"/>
                                </a:lnTo>
                                <a:lnTo>
                                  <a:pt x="4484" y="218"/>
                                </a:lnTo>
                                <a:lnTo>
                                  <a:pt x="4465" y="197"/>
                                </a:lnTo>
                                <a:lnTo>
                                  <a:pt x="4445" y="180"/>
                                </a:lnTo>
                                <a:lnTo>
                                  <a:pt x="4424" y="162"/>
                                </a:lnTo>
                                <a:lnTo>
                                  <a:pt x="4401" y="147"/>
                                </a:lnTo>
                                <a:lnTo>
                                  <a:pt x="4378" y="131"/>
                                </a:lnTo>
                                <a:lnTo>
                                  <a:pt x="4354" y="117"/>
                                </a:lnTo>
                                <a:lnTo>
                                  <a:pt x="4329" y="104"/>
                                </a:lnTo>
                                <a:lnTo>
                                  <a:pt x="4305" y="91"/>
                                </a:lnTo>
                                <a:lnTo>
                                  <a:pt x="4277" y="81"/>
                                </a:lnTo>
                                <a:lnTo>
                                  <a:pt x="4251" y="71"/>
                                </a:lnTo>
                                <a:lnTo>
                                  <a:pt x="4223" y="63"/>
                                </a:lnTo>
                                <a:lnTo>
                                  <a:pt x="4195" y="57"/>
                                </a:lnTo>
                                <a:lnTo>
                                  <a:pt x="4166" y="51"/>
                                </a:lnTo>
                                <a:lnTo>
                                  <a:pt x="4138" y="48"/>
                                </a:lnTo>
                                <a:lnTo>
                                  <a:pt x="4111" y="45"/>
                                </a:lnTo>
                                <a:lnTo>
                                  <a:pt x="4083" y="44"/>
                                </a:lnTo>
                                <a:lnTo>
                                  <a:pt x="4054" y="45"/>
                                </a:lnTo>
                                <a:lnTo>
                                  <a:pt x="4027" y="46"/>
                                </a:lnTo>
                                <a:lnTo>
                                  <a:pt x="4000" y="50"/>
                                </a:lnTo>
                                <a:lnTo>
                                  <a:pt x="3973" y="55"/>
                                </a:lnTo>
                                <a:lnTo>
                                  <a:pt x="3947" y="61"/>
                                </a:lnTo>
                                <a:lnTo>
                                  <a:pt x="3920" y="68"/>
                                </a:lnTo>
                                <a:lnTo>
                                  <a:pt x="3895" y="76"/>
                                </a:lnTo>
                                <a:lnTo>
                                  <a:pt x="3869" y="85"/>
                                </a:lnTo>
                                <a:lnTo>
                                  <a:pt x="3844" y="96"/>
                                </a:lnTo>
                                <a:lnTo>
                                  <a:pt x="3819" y="108"/>
                                </a:lnTo>
                                <a:lnTo>
                                  <a:pt x="3796" y="121"/>
                                </a:lnTo>
                                <a:lnTo>
                                  <a:pt x="3773" y="135"/>
                                </a:lnTo>
                                <a:lnTo>
                                  <a:pt x="3751" y="150"/>
                                </a:lnTo>
                                <a:lnTo>
                                  <a:pt x="3730" y="167"/>
                                </a:lnTo>
                                <a:lnTo>
                                  <a:pt x="3709" y="183"/>
                                </a:lnTo>
                                <a:lnTo>
                                  <a:pt x="3689" y="202"/>
                                </a:lnTo>
                                <a:lnTo>
                                  <a:pt x="3670" y="221"/>
                                </a:lnTo>
                                <a:lnTo>
                                  <a:pt x="3651" y="241"/>
                                </a:lnTo>
                                <a:lnTo>
                                  <a:pt x="3634" y="262"/>
                                </a:lnTo>
                                <a:lnTo>
                                  <a:pt x="3618" y="285"/>
                                </a:lnTo>
                                <a:lnTo>
                                  <a:pt x="3602" y="307"/>
                                </a:lnTo>
                                <a:lnTo>
                                  <a:pt x="3588" y="332"/>
                                </a:lnTo>
                                <a:lnTo>
                                  <a:pt x="3575" y="357"/>
                                </a:lnTo>
                                <a:lnTo>
                                  <a:pt x="3563" y="382"/>
                                </a:lnTo>
                                <a:lnTo>
                                  <a:pt x="3553" y="408"/>
                                </a:lnTo>
                                <a:lnTo>
                                  <a:pt x="3543" y="435"/>
                                </a:lnTo>
                                <a:lnTo>
                                  <a:pt x="3535" y="463"/>
                                </a:lnTo>
                                <a:lnTo>
                                  <a:pt x="3528" y="491"/>
                                </a:lnTo>
                                <a:lnTo>
                                  <a:pt x="3523" y="520"/>
                                </a:lnTo>
                                <a:lnTo>
                                  <a:pt x="3520" y="548"/>
                                </a:lnTo>
                                <a:lnTo>
                                  <a:pt x="3517" y="575"/>
                                </a:lnTo>
                                <a:lnTo>
                                  <a:pt x="3516" y="603"/>
                                </a:lnTo>
                                <a:lnTo>
                                  <a:pt x="3516" y="631"/>
                                </a:lnTo>
                                <a:lnTo>
                                  <a:pt x="3519" y="659"/>
                                </a:lnTo>
                                <a:lnTo>
                                  <a:pt x="3522" y="686"/>
                                </a:lnTo>
                                <a:lnTo>
                                  <a:pt x="3526" y="713"/>
                                </a:lnTo>
                                <a:lnTo>
                                  <a:pt x="3532" y="739"/>
                                </a:lnTo>
                                <a:lnTo>
                                  <a:pt x="3539" y="766"/>
                                </a:lnTo>
                                <a:lnTo>
                                  <a:pt x="3547" y="791"/>
                                </a:lnTo>
                                <a:lnTo>
                                  <a:pt x="3556" y="817"/>
                                </a:lnTo>
                                <a:lnTo>
                                  <a:pt x="3567" y="842"/>
                                </a:lnTo>
                                <a:lnTo>
                                  <a:pt x="3580" y="865"/>
                                </a:lnTo>
                                <a:lnTo>
                                  <a:pt x="3593" y="890"/>
                                </a:lnTo>
                                <a:lnTo>
                                  <a:pt x="3606" y="913"/>
                                </a:lnTo>
                                <a:lnTo>
                                  <a:pt x="3621" y="935"/>
                                </a:lnTo>
                                <a:lnTo>
                                  <a:pt x="3638" y="956"/>
                                </a:lnTo>
                                <a:lnTo>
                                  <a:pt x="3655" y="977"/>
                                </a:lnTo>
                                <a:lnTo>
                                  <a:pt x="3673" y="998"/>
                                </a:lnTo>
                                <a:lnTo>
                                  <a:pt x="3693" y="1016"/>
                                </a:lnTo>
                                <a:lnTo>
                                  <a:pt x="3713" y="1034"/>
                                </a:lnTo>
                                <a:lnTo>
                                  <a:pt x="3735" y="1052"/>
                                </a:lnTo>
                                <a:lnTo>
                                  <a:pt x="3756" y="1068"/>
                                </a:lnTo>
                                <a:lnTo>
                                  <a:pt x="3779" y="1084"/>
                                </a:lnTo>
                                <a:lnTo>
                                  <a:pt x="3803" y="1098"/>
                                </a:lnTo>
                                <a:lnTo>
                                  <a:pt x="3828" y="1111"/>
                                </a:lnTo>
                                <a:lnTo>
                                  <a:pt x="3854" y="1123"/>
                                </a:lnTo>
                                <a:lnTo>
                                  <a:pt x="3880" y="1133"/>
                                </a:lnTo>
                                <a:lnTo>
                                  <a:pt x="3907" y="1143"/>
                                </a:lnTo>
                                <a:lnTo>
                                  <a:pt x="3934" y="1151"/>
                                </a:lnTo>
                                <a:close/>
                                <a:moveTo>
                                  <a:pt x="5747" y="1511"/>
                                </a:moveTo>
                                <a:lnTo>
                                  <a:pt x="5747" y="1511"/>
                                </a:lnTo>
                                <a:lnTo>
                                  <a:pt x="5739" y="1498"/>
                                </a:lnTo>
                                <a:lnTo>
                                  <a:pt x="5732" y="1485"/>
                                </a:lnTo>
                                <a:lnTo>
                                  <a:pt x="5725" y="1473"/>
                                </a:lnTo>
                                <a:lnTo>
                                  <a:pt x="5717" y="1461"/>
                                </a:lnTo>
                                <a:lnTo>
                                  <a:pt x="5699" y="1440"/>
                                </a:lnTo>
                                <a:lnTo>
                                  <a:pt x="5680" y="1421"/>
                                </a:lnTo>
                                <a:lnTo>
                                  <a:pt x="5659" y="1403"/>
                                </a:lnTo>
                                <a:lnTo>
                                  <a:pt x="5637" y="1389"/>
                                </a:lnTo>
                                <a:lnTo>
                                  <a:pt x="5613" y="1376"/>
                                </a:lnTo>
                                <a:lnTo>
                                  <a:pt x="5588" y="1366"/>
                                </a:lnTo>
                                <a:lnTo>
                                  <a:pt x="5562" y="1359"/>
                                </a:lnTo>
                                <a:lnTo>
                                  <a:pt x="5537" y="1353"/>
                                </a:lnTo>
                                <a:lnTo>
                                  <a:pt x="5509" y="1349"/>
                                </a:lnTo>
                                <a:lnTo>
                                  <a:pt x="5482" y="1349"/>
                                </a:lnTo>
                                <a:lnTo>
                                  <a:pt x="5455" y="1352"/>
                                </a:lnTo>
                                <a:lnTo>
                                  <a:pt x="5428" y="1356"/>
                                </a:lnTo>
                                <a:lnTo>
                                  <a:pt x="5415" y="1361"/>
                                </a:lnTo>
                                <a:lnTo>
                                  <a:pt x="5401" y="1364"/>
                                </a:lnTo>
                                <a:lnTo>
                                  <a:pt x="5388" y="1369"/>
                                </a:lnTo>
                                <a:lnTo>
                                  <a:pt x="5375" y="1375"/>
                                </a:lnTo>
                                <a:lnTo>
                                  <a:pt x="4968" y="1565"/>
                                </a:lnTo>
                                <a:lnTo>
                                  <a:pt x="4912" y="1584"/>
                                </a:lnTo>
                                <a:lnTo>
                                  <a:pt x="4854" y="1600"/>
                                </a:lnTo>
                                <a:lnTo>
                                  <a:pt x="4798" y="1613"/>
                                </a:lnTo>
                                <a:lnTo>
                                  <a:pt x="4739" y="1624"/>
                                </a:lnTo>
                                <a:lnTo>
                                  <a:pt x="4681" y="1632"/>
                                </a:lnTo>
                                <a:lnTo>
                                  <a:pt x="4623" y="1639"/>
                                </a:lnTo>
                                <a:lnTo>
                                  <a:pt x="4564" y="1643"/>
                                </a:lnTo>
                                <a:lnTo>
                                  <a:pt x="4506" y="1644"/>
                                </a:lnTo>
                                <a:lnTo>
                                  <a:pt x="4469" y="1643"/>
                                </a:lnTo>
                                <a:lnTo>
                                  <a:pt x="4431" y="1642"/>
                                </a:lnTo>
                                <a:lnTo>
                                  <a:pt x="4394" y="1639"/>
                                </a:lnTo>
                                <a:lnTo>
                                  <a:pt x="4358" y="1636"/>
                                </a:lnTo>
                                <a:lnTo>
                                  <a:pt x="4321" y="1631"/>
                                </a:lnTo>
                                <a:lnTo>
                                  <a:pt x="4286" y="1626"/>
                                </a:lnTo>
                                <a:lnTo>
                                  <a:pt x="4250" y="1621"/>
                                </a:lnTo>
                                <a:lnTo>
                                  <a:pt x="4215" y="1613"/>
                                </a:lnTo>
                                <a:lnTo>
                                  <a:pt x="4179" y="1605"/>
                                </a:lnTo>
                                <a:lnTo>
                                  <a:pt x="4145" y="1596"/>
                                </a:lnTo>
                                <a:lnTo>
                                  <a:pt x="4111" y="1586"/>
                                </a:lnTo>
                                <a:lnTo>
                                  <a:pt x="4077" y="1576"/>
                                </a:lnTo>
                                <a:lnTo>
                                  <a:pt x="4044" y="1564"/>
                                </a:lnTo>
                                <a:lnTo>
                                  <a:pt x="4012" y="1552"/>
                                </a:lnTo>
                                <a:lnTo>
                                  <a:pt x="3980" y="1539"/>
                                </a:lnTo>
                                <a:lnTo>
                                  <a:pt x="3948" y="1525"/>
                                </a:lnTo>
                                <a:lnTo>
                                  <a:pt x="3917" y="1510"/>
                                </a:lnTo>
                                <a:lnTo>
                                  <a:pt x="3887" y="1494"/>
                                </a:lnTo>
                                <a:lnTo>
                                  <a:pt x="3857" y="1478"/>
                                </a:lnTo>
                                <a:lnTo>
                                  <a:pt x="3829" y="1461"/>
                                </a:lnTo>
                                <a:lnTo>
                                  <a:pt x="3801" y="1444"/>
                                </a:lnTo>
                                <a:lnTo>
                                  <a:pt x="3773" y="1425"/>
                                </a:lnTo>
                                <a:lnTo>
                                  <a:pt x="3748" y="1406"/>
                                </a:lnTo>
                                <a:lnTo>
                                  <a:pt x="3722" y="1386"/>
                                </a:lnTo>
                                <a:lnTo>
                                  <a:pt x="3697" y="1364"/>
                                </a:lnTo>
                                <a:lnTo>
                                  <a:pt x="3673" y="1343"/>
                                </a:lnTo>
                                <a:lnTo>
                                  <a:pt x="3651" y="1321"/>
                                </a:lnTo>
                                <a:lnTo>
                                  <a:pt x="3628" y="1298"/>
                                </a:lnTo>
                                <a:lnTo>
                                  <a:pt x="3607" y="1275"/>
                                </a:lnTo>
                                <a:lnTo>
                                  <a:pt x="3587" y="1251"/>
                                </a:lnTo>
                                <a:lnTo>
                                  <a:pt x="3568" y="1226"/>
                                </a:lnTo>
                                <a:lnTo>
                                  <a:pt x="3550" y="1202"/>
                                </a:lnTo>
                                <a:lnTo>
                                  <a:pt x="3440" y="1045"/>
                                </a:lnTo>
                                <a:lnTo>
                                  <a:pt x="3358" y="927"/>
                                </a:lnTo>
                                <a:lnTo>
                                  <a:pt x="3313" y="862"/>
                                </a:lnTo>
                                <a:lnTo>
                                  <a:pt x="3280" y="811"/>
                                </a:lnTo>
                                <a:lnTo>
                                  <a:pt x="3245" y="763"/>
                                </a:lnTo>
                                <a:lnTo>
                                  <a:pt x="3209" y="715"/>
                                </a:lnTo>
                                <a:lnTo>
                                  <a:pt x="3172" y="669"/>
                                </a:lnTo>
                                <a:lnTo>
                                  <a:pt x="3133" y="625"/>
                                </a:lnTo>
                                <a:lnTo>
                                  <a:pt x="3093" y="581"/>
                                </a:lnTo>
                                <a:lnTo>
                                  <a:pt x="3051" y="540"/>
                                </a:lnTo>
                                <a:lnTo>
                                  <a:pt x="3009" y="500"/>
                                </a:lnTo>
                                <a:lnTo>
                                  <a:pt x="2965" y="459"/>
                                </a:lnTo>
                                <a:lnTo>
                                  <a:pt x="2921" y="423"/>
                                </a:lnTo>
                                <a:lnTo>
                                  <a:pt x="2875" y="386"/>
                                </a:lnTo>
                                <a:lnTo>
                                  <a:pt x="2828" y="352"/>
                                </a:lnTo>
                                <a:lnTo>
                                  <a:pt x="2781" y="319"/>
                                </a:lnTo>
                                <a:lnTo>
                                  <a:pt x="2731" y="287"/>
                                </a:lnTo>
                                <a:lnTo>
                                  <a:pt x="2682" y="256"/>
                                </a:lnTo>
                                <a:lnTo>
                                  <a:pt x="2631" y="228"/>
                                </a:lnTo>
                                <a:lnTo>
                                  <a:pt x="2580" y="201"/>
                                </a:lnTo>
                                <a:lnTo>
                                  <a:pt x="2528" y="176"/>
                                </a:lnTo>
                                <a:lnTo>
                                  <a:pt x="2475" y="153"/>
                                </a:lnTo>
                                <a:lnTo>
                                  <a:pt x="2421" y="130"/>
                                </a:lnTo>
                                <a:lnTo>
                                  <a:pt x="2367" y="110"/>
                                </a:lnTo>
                                <a:lnTo>
                                  <a:pt x="2313" y="91"/>
                                </a:lnTo>
                                <a:lnTo>
                                  <a:pt x="2256" y="75"/>
                                </a:lnTo>
                                <a:lnTo>
                                  <a:pt x="2200" y="59"/>
                                </a:lnTo>
                                <a:lnTo>
                                  <a:pt x="2144" y="45"/>
                                </a:lnTo>
                                <a:lnTo>
                                  <a:pt x="2086" y="33"/>
                                </a:lnTo>
                                <a:lnTo>
                                  <a:pt x="2029" y="23"/>
                                </a:lnTo>
                                <a:lnTo>
                                  <a:pt x="1971" y="15"/>
                                </a:lnTo>
                                <a:lnTo>
                                  <a:pt x="1912" y="9"/>
                                </a:lnTo>
                                <a:lnTo>
                                  <a:pt x="1853" y="4"/>
                                </a:lnTo>
                                <a:lnTo>
                                  <a:pt x="1794" y="2"/>
                                </a:lnTo>
                                <a:lnTo>
                                  <a:pt x="1735" y="0"/>
                                </a:lnTo>
                                <a:lnTo>
                                  <a:pt x="1697" y="0"/>
                                </a:lnTo>
                                <a:lnTo>
                                  <a:pt x="1656" y="2"/>
                                </a:lnTo>
                                <a:lnTo>
                                  <a:pt x="1616" y="4"/>
                                </a:lnTo>
                                <a:lnTo>
                                  <a:pt x="1577" y="7"/>
                                </a:lnTo>
                                <a:lnTo>
                                  <a:pt x="1537" y="11"/>
                                </a:lnTo>
                                <a:lnTo>
                                  <a:pt x="1497" y="16"/>
                                </a:lnTo>
                                <a:lnTo>
                                  <a:pt x="1457" y="22"/>
                                </a:lnTo>
                                <a:lnTo>
                                  <a:pt x="1417" y="28"/>
                                </a:lnTo>
                                <a:lnTo>
                                  <a:pt x="1378" y="35"/>
                                </a:lnTo>
                                <a:lnTo>
                                  <a:pt x="1338" y="43"/>
                                </a:lnTo>
                                <a:lnTo>
                                  <a:pt x="1298" y="52"/>
                                </a:lnTo>
                                <a:lnTo>
                                  <a:pt x="1258" y="63"/>
                                </a:lnTo>
                                <a:lnTo>
                                  <a:pt x="1219" y="74"/>
                                </a:lnTo>
                                <a:lnTo>
                                  <a:pt x="1178" y="85"/>
                                </a:lnTo>
                                <a:lnTo>
                                  <a:pt x="1140" y="98"/>
                                </a:lnTo>
                                <a:lnTo>
                                  <a:pt x="1101" y="111"/>
                                </a:lnTo>
                                <a:lnTo>
                                  <a:pt x="1076" y="122"/>
                                </a:lnTo>
                                <a:lnTo>
                                  <a:pt x="657" y="318"/>
                                </a:lnTo>
                                <a:lnTo>
                                  <a:pt x="644" y="324"/>
                                </a:lnTo>
                                <a:lnTo>
                                  <a:pt x="632" y="331"/>
                                </a:lnTo>
                                <a:lnTo>
                                  <a:pt x="620" y="339"/>
                                </a:lnTo>
                                <a:lnTo>
                                  <a:pt x="608" y="346"/>
                                </a:lnTo>
                                <a:lnTo>
                                  <a:pt x="587" y="364"/>
                                </a:lnTo>
                                <a:lnTo>
                                  <a:pt x="568" y="384"/>
                                </a:lnTo>
                                <a:lnTo>
                                  <a:pt x="551" y="405"/>
                                </a:lnTo>
                                <a:lnTo>
                                  <a:pt x="535" y="428"/>
                                </a:lnTo>
                                <a:lnTo>
                                  <a:pt x="524" y="451"/>
                                </a:lnTo>
                                <a:lnTo>
                                  <a:pt x="513" y="476"/>
                                </a:lnTo>
                                <a:lnTo>
                                  <a:pt x="505" y="502"/>
                                </a:lnTo>
                                <a:lnTo>
                                  <a:pt x="500" y="528"/>
                                </a:lnTo>
                                <a:lnTo>
                                  <a:pt x="496" y="555"/>
                                </a:lnTo>
                                <a:lnTo>
                                  <a:pt x="496" y="582"/>
                                </a:lnTo>
                                <a:lnTo>
                                  <a:pt x="499" y="609"/>
                                </a:lnTo>
                                <a:lnTo>
                                  <a:pt x="503" y="636"/>
                                </a:lnTo>
                                <a:lnTo>
                                  <a:pt x="507" y="649"/>
                                </a:lnTo>
                                <a:lnTo>
                                  <a:pt x="512" y="664"/>
                                </a:lnTo>
                                <a:lnTo>
                                  <a:pt x="516" y="677"/>
                                </a:lnTo>
                                <a:lnTo>
                                  <a:pt x="522" y="690"/>
                                </a:lnTo>
                                <a:lnTo>
                                  <a:pt x="529" y="703"/>
                                </a:lnTo>
                                <a:lnTo>
                                  <a:pt x="537" y="714"/>
                                </a:lnTo>
                                <a:lnTo>
                                  <a:pt x="544" y="727"/>
                                </a:lnTo>
                                <a:lnTo>
                                  <a:pt x="552" y="738"/>
                                </a:lnTo>
                                <a:lnTo>
                                  <a:pt x="570" y="759"/>
                                </a:lnTo>
                                <a:lnTo>
                                  <a:pt x="588" y="779"/>
                                </a:lnTo>
                                <a:lnTo>
                                  <a:pt x="610" y="796"/>
                                </a:lnTo>
                                <a:lnTo>
                                  <a:pt x="632" y="811"/>
                                </a:lnTo>
                                <a:lnTo>
                                  <a:pt x="656" y="823"/>
                                </a:lnTo>
                                <a:lnTo>
                                  <a:pt x="680" y="833"/>
                                </a:lnTo>
                                <a:lnTo>
                                  <a:pt x="706" y="842"/>
                                </a:lnTo>
                                <a:lnTo>
                                  <a:pt x="732" y="848"/>
                                </a:lnTo>
                                <a:lnTo>
                                  <a:pt x="760" y="850"/>
                                </a:lnTo>
                                <a:lnTo>
                                  <a:pt x="787" y="850"/>
                                </a:lnTo>
                                <a:lnTo>
                                  <a:pt x="814" y="848"/>
                                </a:lnTo>
                                <a:lnTo>
                                  <a:pt x="841" y="843"/>
                                </a:lnTo>
                                <a:lnTo>
                                  <a:pt x="854" y="839"/>
                                </a:lnTo>
                                <a:lnTo>
                                  <a:pt x="868" y="835"/>
                                </a:lnTo>
                                <a:lnTo>
                                  <a:pt x="881" y="830"/>
                                </a:lnTo>
                                <a:lnTo>
                                  <a:pt x="894" y="824"/>
                                </a:lnTo>
                                <a:lnTo>
                                  <a:pt x="1301" y="633"/>
                                </a:lnTo>
                                <a:lnTo>
                                  <a:pt x="1355" y="616"/>
                                </a:lnTo>
                                <a:lnTo>
                                  <a:pt x="1410" y="601"/>
                                </a:lnTo>
                                <a:lnTo>
                                  <a:pt x="1464" y="588"/>
                                </a:lnTo>
                                <a:lnTo>
                                  <a:pt x="1518" y="577"/>
                                </a:lnTo>
                                <a:lnTo>
                                  <a:pt x="1573" y="569"/>
                                </a:lnTo>
                                <a:lnTo>
                                  <a:pt x="1627" y="563"/>
                                </a:lnTo>
                                <a:lnTo>
                                  <a:pt x="1681" y="561"/>
                                </a:lnTo>
                                <a:lnTo>
                                  <a:pt x="1735" y="560"/>
                                </a:lnTo>
                                <a:lnTo>
                                  <a:pt x="1792" y="561"/>
                                </a:lnTo>
                                <a:lnTo>
                                  <a:pt x="1848" y="564"/>
                                </a:lnTo>
                                <a:lnTo>
                                  <a:pt x="1902" y="570"/>
                                </a:lnTo>
                                <a:lnTo>
                                  <a:pt x="1957" y="579"/>
                                </a:lnTo>
                                <a:lnTo>
                                  <a:pt x="2010" y="589"/>
                                </a:lnTo>
                                <a:lnTo>
                                  <a:pt x="2065" y="601"/>
                                </a:lnTo>
                                <a:lnTo>
                                  <a:pt x="2118" y="616"/>
                                </a:lnTo>
                                <a:lnTo>
                                  <a:pt x="2170" y="634"/>
                                </a:lnTo>
                                <a:lnTo>
                                  <a:pt x="2222" y="653"/>
                                </a:lnTo>
                                <a:lnTo>
                                  <a:pt x="2271" y="674"/>
                                </a:lnTo>
                                <a:lnTo>
                                  <a:pt x="2322" y="698"/>
                                </a:lnTo>
                                <a:lnTo>
                                  <a:pt x="2370" y="723"/>
                                </a:lnTo>
                                <a:lnTo>
                                  <a:pt x="2418" y="751"/>
                                </a:lnTo>
                                <a:lnTo>
                                  <a:pt x="2464" y="780"/>
                                </a:lnTo>
                                <a:lnTo>
                                  <a:pt x="2510" y="811"/>
                                </a:lnTo>
                                <a:lnTo>
                                  <a:pt x="2553" y="844"/>
                                </a:lnTo>
                                <a:lnTo>
                                  <a:pt x="809" y="1655"/>
                                </a:lnTo>
                                <a:lnTo>
                                  <a:pt x="839" y="1656"/>
                                </a:lnTo>
                                <a:lnTo>
                                  <a:pt x="868" y="1658"/>
                                </a:lnTo>
                                <a:lnTo>
                                  <a:pt x="924" y="1663"/>
                                </a:lnTo>
                                <a:lnTo>
                                  <a:pt x="977" y="1670"/>
                                </a:lnTo>
                                <a:lnTo>
                                  <a:pt x="1029" y="1680"/>
                                </a:lnTo>
                                <a:lnTo>
                                  <a:pt x="1076" y="1691"/>
                                </a:lnTo>
                                <a:lnTo>
                                  <a:pt x="1122" y="1704"/>
                                </a:lnTo>
                                <a:lnTo>
                                  <a:pt x="1165" y="1720"/>
                                </a:lnTo>
                                <a:lnTo>
                                  <a:pt x="1207" y="1735"/>
                                </a:lnTo>
                                <a:lnTo>
                                  <a:pt x="1246" y="1752"/>
                                </a:lnTo>
                                <a:lnTo>
                                  <a:pt x="1282" y="1769"/>
                                </a:lnTo>
                                <a:lnTo>
                                  <a:pt x="1318" y="1787"/>
                                </a:lnTo>
                                <a:lnTo>
                                  <a:pt x="1350" y="1805"/>
                                </a:lnTo>
                                <a:lnTo>
                                  <a:pt x="1380" y="1822"/>
                                </a:lnTo>
                                <a:lnTo>
                                  <a:pt x="1409" y="1840"/>
                                </a:lnTo>
                                <a:lnTo>
                                  <a:pt x="1459" y="1873"/>
                                </a:lnTo>
                                <a:lnTo>
                                  <a:pt x="1510" y="1905"/>
                                </a:lnTo>
                                <a:lnTo>
                                  <a:pt x="1564" y="1937"/>
                                </a:lnTo>
                                <a:lnTo>
                                  <a:pt x="1593" y="1952"/>
                                </a:lnTo>
                                <a:lnTo>
                                  <a:pt x="1621" y="1967"/>
                                </a:lnTo>
                                <a:lnTo>
                                  <a:pt x="1653" y="1982"/>
                                </a:lnTo>
                                <a:lnTo>
                                  <a:pt x="1685" y="1996"/>
                                </a:lnTo>
                                <a:lnTo>
                                  <a:pt x="1719" y="2009"/>
                                </a:lnTo>
                                <a:lnTo>
                                  <a:pt x="1754" y="2021"/>
                                </a:lnTo>
                                <a:lnTo>
                                  <a:pt x="1792" y="2030"/>
                                </a:lnTo>
                                <a:lnTo>
                                  <a:pt x="1832" y="2039"/>
                                </a:lnTo>
                                <a:lnTo>
                                  <a:pt x="1875" y="2047"/>
                                </a:lnTo>
                                <a:lnTo>
                                  <a:pt x="1921" y="2052"/>
                                </a:lnTo>
                                <a:lnTo>
                                  <a:pt x="1968" y="2056"/>
                                </a:lnTo>
                                <a:lnTo>
                                  <a:pt x="2019" y="2057"/>
                                </a:lnTo>
                                <a:lnTo>
                                  <a:pt x="2069" y="2056"/>
                                </a:lnTo>
                                <a:lnTo>
                                  <a:pt x="2117" y="2052"/>
                                </a:lnTo>
                                <a:lnTo>
                                  <a:pt x="2161" y="2047"/>
                                </a:lnTo>
                                <a:lnTo>
                                  <a:pt x="2204" y="2039"/>
                                </a:lnTo>
                                <a:lnTo>
                                  <a:pt x="2243" y="2031"/>
                                </a:lnTo>
                                <a:lnTo>
                                  <a:pt x="2281" y="2021"/>
                                </a:lnTo>
                                <a:lnTo>
                                  <a:pt x="2316" y="2010"/>
                                </a:lnTo>
                                <a:lnTo>
                                  <a:pt x="2349" y="1997"/>
                                </a:lnTo>
                                <a:lnTo>
                                  <a:pt x="2381" y="1983"/>
                                </a:lnTo>
                                <a:lnTo>
                                  <a:pt x="2412" y="1969"/>
                                </a:lnTo>
                                <a:lnTo>
                                  <a:pt x="2441" y="1953"/>
                                </a:lnTo>
                                <a:lnTo>
                                  <a:pt x="2469" y="1938"/>
                                </a:lnTo>
                                <a:lnTo>
                                  <a:pt x="2525" y="1905"/>
                                </a:lnTo>
                                <a:lnTo>
                                  <a:pt x="2578" y="1872"/>
                                </a:lnTo>
                                <a:lnTo>
                                  <a:pt x="2634" y="1838"/>
                                </a:lnTo>
                                <a:lnTo>
                                  <a:pt x="2663" y="1820"/>
                                </a:lnTo>
                                <a:lnTo>
                                  <a:pt x="2695" y="1801"/>
                                </a:lnTo>
                                <a:lnTo>
                                  <a:pt x="2728" y="1783"/>
                                </a:lnTo>
                                <a:lnTo>
                                  <a:pt x="2765" y="1765"/>
                                </a:lnTo>
                                <a:lnTo>
                                  <a:pt x="2802" y="1747"/>
                                </a:lnTo>
                                <a:lnTo>
                                  <a:pt x="2842" y="1730"/>
                                </a:lnTo>
                                <a:lnTo>
                                  <a:pt x="2884" y="1714"/>
                                </a:lnTo>
                                <a:lnTo>
                                  <a:pt x="2929" y="1700"/>
                                </a:lnTo>
                                <a:lnTo>
                                  <a:pt x="2976" y="1687"/>
                                </a:lnTo>
                                <a:lnTo>
                                  <a:pt x="3026" y="1675"/>
                                </a:lnTo>
                                <a:lnTo>
                                  <a:pt x="3078" y="1667"/>
                                </a:lnTo>
                                <a:lnTo>
                                  <a:pt x="3106" y="1663"/>
                                </a:lnTo>
                                <a:lnTo>
                                  <a:pt x="3134" y="1659"/>
                                </a:lnTo>
                                <a:lnTo>
                                  <a:pt x="3162" y="1657"/>
                                </a:lnTo>
                                <a:lnTo>
                                  <a:pt x="3192" y="1655"/>
                                </a:lnTo>
                                <a:lnTo>
                                  <a:pt x="3222" y="1655"/>
                                </a:lnTo>
                                <a:lnTo>
                                  <a:pt x="3253" y="1654"/>
                                </a:lnTo>
                                <a:lnTo>
                                  <a:pt x="3284" y="1655"/>
                                </a:lnTo>
                                <a:lnTo>
                                  <a:pt x="3314" y="1656"/>
                                </a:lnTo>
                                <a:lnTo>
                                  <a:pt x="3344" y="1657"/>
                                </a:lnTo>
                                <a:lnTo>
                                  <a:pt x="3373" y="1659"/>
                                </a:lnTo>
                                <a:lnTo>
                                  <a:pt x="3402" y="1663"/>
                                </a:lnTo>
                                <a:lnTo>
                                  <a:pt x="3429" y="1667"/>
                                </a:lnTo>
                                <a:lnTo>
                                  <a:pt x="3482" y="1676"/>
                                </a:lnTo>
                                <a:lnTo>
                                  <a:pt x="3533" y="1687"/>
                                </a:lnTo>
                                <a:lnTo>
                                  <a:pt x="3580" y="1701"/>
                                </a:lnTo>
                                <a:lnTo>
                                  <a:pt x="3625" y="1715"/>
                                </a:lnTo>
                                <a:lnTo>
                                  <a:pt x="3668" y="1731"/>
                                </a:lnTo>
                                <a:lnTo>
                                  <a:pt x="3709" y="1748"/>
                                </a:lnTo>
                                <a:lnTo>
                                  <a:pt x="3746" y="1766"/>
                                </a:lnTo>
                                <a:lnTo>
                                  <a:pt x="3782" y="1785"/>
                                </a:lnTo>
                                <a:lnTo>
                                  <a:pt x="3816" y="1802"/>
                                </a:lnTo>
                                <a:lnTo>
                                  <a:pt x="3848" y="1821"/>
                                </a:lnTo>
                                <a:lnTo>
                                  <a:pt x="3876" y="1839"/>
                                </a:lnTo>
                                <a:lnTo>
                                  <a:pt x="3929" y="1873"/>
                                </a:lnTo>
                                <a:lnTo>
                                  <a:pt x="3942" y="1881"/>
                                </a:lnTo>
                                <a:lnTo>
                                  <a:pt x="3992" y="1912"/>
                                </a:lnTo>
                                <a:lnTo>
                                  <a:pt x="4044" y="1943"/>
                                </a:lnTo>
                                <a:lnTo>
                                  <a:pt x="4072" y="1958"/>
                                </a:lnTo>
                                <a:lnTo>
                                  <a:pt x="4100" y="1972"/>
                                </a:lnTo>
                                <a:lnTo>
                                  <a:pt x="4131" y="1986"/>
                                </a:lnTo>
                                <a:lnTo>
                                  <a:pt x="4163" y="1999"/>
                                </a:lnTo>
                                <a:lnTo>
                                  <a:pt x="4196" y="2011"/>
                                </a:lnTo>
                                <a:lnTo>
                                  <a:pt x="4231" y="2022"/>
                                </a:lnTo>
                                <a:lnTo>
                                  <a:pt x="4268" y="2032"/>
                                </a:lnTo>
                                <a:lnTo>
                                  <a:pt x="4307" y="2041"/>
                                </a:lnTo>
                                <a:lnTo>
                                  <a:pt x="4348" y="2047"/>
                                </a:lnTo>
                                <a:lnTo>
                                  <a:pt x="4393" y="2052"/>
                                </a:lnTo>
                                <a:lnTo>
                                  <a:pt x="4439" y="2056"/>
                                </a:lnTo>
                                <a:lnTo>
                                  <a:pt x="4489" y="2057"/>
                                </a:lnTo>
                                <a:lnTo>
                                  <a:pt x="4538" y="2056"/>
                                </a:lnTo>
                                <a:lnTo>
                                  <a:pt x="4587" y="2052"/>
                                </a:lnTo>
                                <a:lnTo>
                                  <a:pt x="4631" y="2047"/>
                                </a:lnTo>
                                <a:lnTo>
                                  <a:pt x="4673" y="2039"/>
                                </a:lnTo>
                                <a:lnTo>
                                  <a:pt x="4713" y="2031"/>
                                </a:lnTo>
                                <a:lnTo>
                                  <a:pt x="4749" y="2021"/>
                                </a:lnTo>
                                <a:lnTo>
                                  <a:pt x="4785" y="2010"/>
                                </a:lnTo>
                                <a:lnTo>
                                  <a:pt x="4819" y="1997"/>
                                </a:lnTo>
                                <a:lnTo>
                                  <a:pt x="4851" y="1983"/>
                                </a:lnTo>
                                <a:lnTo>
                                  <a:pt x="4882" y="1969"/>
                                </a:lnTo>
                                <a:lnTo>
                                  <a:pt x="4911" y="1953"/>
                                </a:lnTo>
                                <a:lnTo>
                                  <a:pt x="4939" y="1938"/>
                                </a:lnTo>
                                <a:lnTo>
                                  <a:pt x="4994" y="1905"/>
                                </a:lnTo>
                                <a:lnTo>
                                  <a:pt x="5048" y="1872"/>
                                </a:lnTo>
                                <a:lnTo>
                                  <a:pt x="5101" y="1839"/>
                                </a:lnTo>
                                <a:lnTo>
                                  <a:pt x="5131" y="1821"/>
                                </a:lnTo>
                                <a:lnTo>
                                  <a:pt x="5161" y="1802"/>
                                </a:lnTo>
                                <a:lnTo>
                                  <a:pt x="5194" y="1785"/>
                                </a:lnTo>
                                <a:lnTo>
                                  <a:pt x="5230" y="1767"/>
                                </a:lnTo>
                                <a:lnTo>
                                  <a:pt x="5266" y="1749"/>
                                </a:lnTo>
                                <a:lnTo>
                                  <a:pt x="5305" y="1733"/>
                                </a:lnTo>
                                <a:lnTo>
                                  <a:pt x="5347" y="1717"/>
                                </a:lnTo>
                                <a:lnTo>
                                  <a:pt x="5390" y="1702"/>
                                </a:lnTo>
                                <a:lnTo>
                                  <a:pt x="5436" y="1689"/>
                                </a:lnTo>
                                <a:lnTo>
                                  <a:pt x="5485" y="1677"/>
                                </a:lnTo>
                                <a:lnTo>
                                  <a:pt x="5535" y="1668"/>
                                </a:lnTo>
                                <a:lnTo>
                                  <a:pt x="5588" y="1661"/>
                                </a:lnTo>
                                <a:lnTo>
                                  <a:pt x="5617" y="1658"/>
                                </a:lnTo>
                                <a:lnTo>
                                  <a:pt x="5645" y="1656"/>
                                </a:lnTo>
                                <a:lnTo>
                                  <a:pt x="5675" y="1655"/>
                                </a:lnTo>
                                <a:lnTo>
                                  <a:pt x="5704" y="1654"/>
                                </a:lnTo>
                                <a:lnTo>
                                  <a:pt x="5770" y="1656"/>
                                </a:lnTo>
                                <a:lnTo>
                                  <a:pt x="5771" y="1638"/>
                                </a:lnTo>
                                <a:lnTo>
                                  <a:pt x="5771" y="1619"/>
                                </a:lnTo>
                                <a:lnTo>
                                  <a:pt x="5770" y="1602"/>
                                </a:lnTo>
                                <a:lnTo>
                                  <a:pt x="5768" y="1583"/>
                                </a:lnTo>
                                <a:lnTo>
                                  <a:pt x="5764" y="1565"/>
                                </a:lnTo>
                                <a:lnTo>
                                  <a:pt x="5760" y="1546"/>
                                </a:lnTo>
                                <a:lnTo>
                                  <a:pt x="5754" y="1529"/>
                                </a:lnTo>
                                <a:lnTo>
                                  <a:pt x="5747" y="1511"/>
                                </a:lnTo>
                                <a:close/>
                                <a:moveTo>
                                  <a:pt x="5042" y="2637"/>
                                </a:moveTo>
                                <a:lnTo>
                                  <a:pt x="5042" y="2637"/>
                                </a:lnTo>
                                <a:lnTo>
                                  <a:pt x="4988" y="2671"/>
                                </a:lnTo>
                                <a:lnTo>
                                  <a:pt x="4933" y="2703"/>
                                </a:lnTo>
                                <a:lnTo>
                                  <a:pt x="4905" y="2718"/>
                                </a:lnTo>
                                <a:lnTo>
                                  <a:pt x="4876" y="2733"/>
                                </a:lnTo>
                                <a:lnTo>
                                  <a:pt x="4846" y="2747"/>
                                </a:lnTo>
                                <a:lnTo>
                                  <a:pt x="4814" y="2762"/>
                                </a:lnTo>
                                <a:lnTo>
                                  <a:pt x="4781" y="2773"/>
                                </a:lnTo>
                                <a:lnTo>
                                  <a:pt x="4746" y="2785"/>
                                </a:lnTo>
                                <a:lnTo>
                                  <a:pt x="4709" y="2795"/>
                                </a:lnTo>
                                <a:lnTo>
                                  <a:pt x="4670" y="2803"/>
                                </a:lnTo>
                                <a:lnTo>
                                  <a:pt x="4629" y="2810"/>
                                </a:lnTo>
                                <a:lnTo>
                                  <a:pt x="4585" y="2816"/>
                                </a:lnTo>
                                <a:lnTo>
                                  <a:pt x="4538" y="2819"/>
                                </a:lnTo>
                                <a:lnTo>
                                  <a:pt x="4487" y="2821"/>
                                </a:lnTo>
                                <a:lnTo>
                                  <a:pt x="4440" y="2819"/>
                                </a:lnTo>
                                <a:lnTo>
                                  <a:pt x="4395" y="2816"/>
                                </a:lnTo>
                                <a:lnTo>
                                  <a:pt x="4353" y="2811"/>
                                </a:lnTo>
                                <a:lnTo>
                                  <a:pt x="4313" y="2804"/>
                                </a:lnTo>
                                <a:lnTo>
                                  <a:pt x="4275" y="2797"/>
                                </a:lnTo>
                                <a:lnTo>
                                  <a:pt x="4238" y="2788"/>
                                </a:lnTo>
                                <a:lnTo>
                                  <a:pt x="4204" y="2777"/>
                                </a:lnTo>
                                <a:lnTo>
                                  <a:pt x="4172" y="2765"/>
                                </a:lnTo>
                                <a:lnTo>
                                  <a:pt x="4140" y="2753"/>
                                </a:lnTo>
                                <a:lnTo>
                                  <a:pt x="4111" y="2739"/>
                                </a:lnTo>
                                <a:lnTo>
                                  <a:pt x="4083" y="2725"/>
                                </a:lnTo>
                                <a:lnTo>
                                  <a:pt x="4057" y="2711"/>
                                </a:lnTo>
                                <a:lnTo>
                                  <a:pt x="4005" y="2681"/>
                                </a:lnTo>
                                <a:lnTo>
                                  <a:pt x="3956" y="2651"/>
                                </a:lnTo>
                                <a:lnTo>
                                  <a:pt x="3935" y="2638"/>
                                </a:lnTo>
                                <a:lnTo>
                                  <a:pt x="3883" y="2605"/>
                                </a:lnTo>
                                <a:lnTo>
                                  <a:pt x="3854" y="2586"/>
                                </a:lnTo>
                                <a:lnTo>
                                  <a:pt x="3822" y="2568"/>
                                </a:lnTo>
                                <a:lnTo>
                                  <a:pt x="3788" y="2549"/>
                                </a:lnTo>
                                <a:lnTo>
                                  <a:pt x="3751" y="2530"/>
                                </a:lnTo>
                                <a:lnTo>
                                  <a:pt x="3713" y="2513"/>
                                </a:lnTo>
                                <a:lnTo>
                                  <a:pt x="3672" y="2495"/>
                                </a:lnTo>
                                <a:lnTo>
                                  <a:pt x="3628" y="2480"/>
                                </a:lnTo>
                                <a:lnTo>
                                  <a:pt x="3583" y="2464"/>
                                </a:lnTo>
                                <a:lnTo>
                                  <a:pt x="3535" y="2451"/>
                                </a:lnTo>
                                <a:lnTo>
                                  <a:pt x="3484" y="2439"/>
                                </a:lnTo>
                                <a:lnTo>
                                  <a:pt x="3430" y="2430"/>
                                </a:lnTo>
                                <a:lnTo>
                                  <a:pt x="3403" y="2426"/>
                                </a:lnTo>
                                <a:lnTo>
                                  <a:pt x="3375" y="2423"/>
                                </a:lnTo>
                                <a:lnTo>
                                  <a:pt x="3345" y="2421"/>
                                </a:lnTo>
                                <a:lnTo>
                                  <a:pt x="3314" y="2418"/>
                                </a:lnTo>
                                <a:lnTo>
                                  <a:pt x="3285" y="2418"/>
                                </a:lnTo>
                                <a:lnTo>
                                  <a:pt x="3253" y="2417"/>
                                </a:lnTo>
                                <a:lnTo>
                                  <a:pt x="3222" y="2418"/>
                                </a:lnTo>
                                <a:lnTo>
                                  <a:pt x="3192" y="2418"/>
                                </a:lnTo>
                                <a:lnTo>
                                  <a:pt x="3162" y="2421"/>
                                </a:lnTo>
                                <a:lnTo>
                                  <a:pt x="3133" y="2423"/>
                                </a:lnTo>
                                <a:lnTo>
                                  <a:pt x="3104" y="2426"/>
                                </a:lnTo>
                                <a:lnTo>
                                  <a:pt x="3077" y="2430"/>
                                </a:lnTo>
                                <a:lnTo>
                                  <a:pt x="3024" y="2439"/>
                                </a:lnTo>
                                <a:lnTo>
                                  <a:pt x="2973" y="2450"/>
                                </a:lnTo>
                                <a:lnTo>
                                  <a:pt x="2925" y="2463"/>
                                </a:lnTo>
                                <a:lnTo>
                                  <a:pt x="2880" y="2478"/>
                                </a:lnTo>
                                <a:lnTo>
                                  <a:pt x="2838" y="2495"/>
                                </a:lnTo>
                                <a:lnTo>
                                  <a:pt x="2796" y="2511"/>
                                </a:lnTo>
                                <a:lnTo>
                                  <a:pt x="2759" y="2529"/>
                                </a:lnTo>
                                <a:lnTo>
                                  <a:pt x="2723" y="2548"/>
                                </a:lnTo>
                                <a:lnTo>
                                  <a:pt x="2689" y="2567"/>
                                </a:lnTo>
                                <a:lnTo>
                                  <a:pt x="2657" y="2585"/>
                                </a:lnTo>
                                <a:lnTo>
                                  <a:pt x="2626" y="2603"/>
                                </a:lnTo>
                                <a:lnTo>
                                  <a:pt x="2572" y="2637"/>
                                </a:lnTo>
                                <a:lnTo>
                                  <a:pt x="2518" y="2671"/>
                                </a:lnTo>
                                <a:lnTo>
                                  <a:pt x="2464" y="2703"/>
                                </a:lnTo>
                                <a:lnTo>
                                  <a:pt x="2435" y="2718"/>
                                </a:lnTo>
                                <a:lnTo>
                                  <a:pt x="2407" y="2733"/>
                                </a:lnTo>
                                <a:lnTo>
                                  <a:pt x="2376" y="2747"/>
                                </a:lnTo>
                                <a:lnTo>
                                  <a:pt x="2344" y="2762"/>
                                </a:lnTo>
                                <a:lnTo>
                                  <a:pt x="2311" y="2773"/>
                                </a:lnTo>
                                <a:lnTo>
                                  <a:pt x="2277" y="2785"/>
                                </a:lnTo>
                                <a:lnTo>
                                  <a:pt x="2241" y="2795"/>
                                </a:lnTo>
                                <a:lnTo>
                                  <a:pt x="2202" y="2803"/>
                                </a:lnTo>
                                <a:lnTo>
                                  <a:pt x="2159" y="2810"/>
                                </a:lnTo>
                                <a:lnTo>
                                  <a:pt x="2115" y="2816"/>
                                </a:lnTo>
                                <a:lnTo>
                                  <a:pt x="2068" y="2819"/>
                                </a:lnTo>
                                <a:lnTo>
                                  <a:pt x="2019" y="2821"/>
                                </a:lnTo>
                                <a:lnTo>
                                  <a:pt x="1968" y="2819"/>
                                </a:lnTo>
                                <a:lnTo>
                                  <a:pt x="1921" y="2816"/>
                                </a:lnTo>
                                <a:lnTo>
                                  <a:pt x="1877" y="2810"/>
                                </a:lnTo>
                                <a:lnTo>
                                  <a:pt x="1835" y="2803"/>
                                </a:lnTo>
                                <a:lnTo>
                                  <a:pt x="1796" y="2795"/>
                                </a:lnTo>
                                <a:lnTo>
                                  <a:pt x="1758" y="2784"/>
                                </a:lnTo>
                                <a:lnTo>
                                  <a:pt x="1722" y="2772"/>
                                </a:lnTo>
                                <a:lnTo>
                                  <a:pt x="1689" y="2760"/>
                                </a:lnTo>
                                <a:lnTo>
                                  <a:pt x="1658" y="2746"/>
                                </a:lnTo>
                                <a:lnTo>
                                  <a:pt x="1627" y="2732"/>
                                </a:lnTo>
                                <a:lnTo>
                                  <a:pt x="1597" y="2717"/>
                                </a:lnTo>
                                <a:lnTo>
                                  <a:pt x="1570" y="2701"/>
                                </a:lnTo>
                                <a:lnTo>
                                  <a:pt x="1517" y="2670"/>
                                </a:lnTo>
                                <a:lnTo>
                                  <a:pt x="1466" y="2638"/>
                                </a:lnTo>
                                <a:lnTo>
                                  <a:pt x="1413" y="2605"/>
                                </a:lnTo>
                                <a:lnTo>
                                  <a:pt x="1384" y="2586"/>
                                </a:lnTo>
                                <a:lnTo>
                                  <a:pt x="1352" y="2568"/>
                                </a:lnTo>
                                <a:lnTo>
                                  <a:pt x="1318" y="2549"/>
                                </a:lnTo>
                                <a:lnTo>
                                  <a:pt x="1282" y="2530"/>
                                </a:lnTo>
                                <a:lnTo>
                                  <a:pt x="1243" y="2513"/>
                                </a:lnTo>
                                <a:lnTo>
                                  <a:pt x="1203" y="2495"/>
                                </a:lnTo>
                                <a:lnTo>
                                  <a:pt x="1160" y="2480"/>
                                </a:lnTo>
                                <a:lnTo>
                                  <a:pt x="1114" y="2464"/>
                                </a:lnTo>
                                <a:lnTo>
                                  <a:pt x="1065" y="2451"/>
                                </a:lnTo>
                                <a:lnTo>
                                  <a:pt x="1014" y="2439"/>
                                </a:lnTo>
                                <a:lnTo>
                                  <a:pt x="961" y="2430"/>
                                </a:lnTo>
                                <a:lnTo>
                                  <a:pt x="933" y="2426"/>
                                </a:lnTo>
                                <a:lnTo>
                                  <a:pt x="905" y="2423"/>
                                </a:lnTo>
                                <a:lnTo>
                                  <a:pt x="875" y="2421"/>
                                </a:lnTo>
                                <a:lnTo>
                                  <a:pt x="846" y="2418"/>
                                </a:lnTo>
                                <a:lnTo>
                                  <a:pt x="815" y="2418"/>
                                </a:lnTo>
                                <a:lnTo>
                                  <a:pt x="783" y="2417"/>
                                </a:lnTo>
                                <a:lnTo>
                                  <a:pt x="752" y="2418"/>
                                </a:lnTo>
                                <a:lnTo>
                                  <a:pt x="722" y="2418"/>
                                </a:lnTo>
                                <a:lnTo>
                                  <a:pt x="692" y="2421"/>
                                </a:lnTo>
                                <a:lnTo>
                                  <a:pt x="663" y="2423"/>
                                </a:lnTo>
                                <a:lnTo>
                                  <a:pt x="634" y="2426"/>
                                </a:lnTo>
                                <a:lnTo>
                                  <a:pt x="607" y="2430"/>
                                </a:lnTo>
                                <a:lnTo>
                                  <a:pt x="554" y="2439"/>
                                </a:lnTo>
                                <a:lnTo>
                                  <a:pt x="503" y="2450"/>
                                </a:lnTo>
                                <a:lnTo>
                                  <a:pt x="456" y="2463"/>
                                </a:lnTo>
                                <a:lnTo>
                                  <a:pt x="410" y="2478"/>
                                </a:lnTo>
                                <a:lnTo>
                                  <a:pt x="368" y="2495"/>
                                </a:lnTo>
                                <a:lnTo>
                                  <a:pt x="328" y="2511"/>
                                </a:lnTo>
                                <a:lnTo>
                                  <a:pt x="289" y="2529"/>
                                </a:lnTo>
                                <a:lnTo>
                                  <a:pt x="253" y="2548"/>
                                </a:lnTo>
                                <a:lnTo>
                                  <a:pt x="219" y="2567"/>
                                </a:lnTo>
                                <a:lnTo>
                                  <a:pt x="187" y="2585"/>
                                </a:lnTo>
                                <a:lnTo>
                                  <a:pt x="158" y="2603"/>
                                </a:lnTo>
                                <a:lnTo>
                                  <a:pt x="102" y="2637"/>
                                </a:lnTo>
                                <a:lnTo>
                                  <a:pt x="51" y="2668"/>
                                </a:lnTo>
                                <a:lnTo>
                                  <a:pt x="0" y="2700"/>
                                </a:lnTo>
                                <a:lnTo>
                                  <a:pt x="0" y="2969"/>
                                </a:lnTo>
                                <a:lnTo>
                                  <a:pt x="34" y="2954"/>
                                </a:lnTo>
                                <a:lnTo>
                                  <a:pt x="67" y="2937"/>
                                </a:lnTo>
                                <a:lnTo>
                                  <a:pt x="98" y="2921"/>
                                </a:lnTo>
                                <a:lnTo>
                                  <a:pt x="127" y="2904"/>
                                </a:lnTo>
                                <a:lnTo>
                                  <a:pt x="181" y="2873"/>
                                </a:lnTo>
                                <a:lnTo>
                                  <a:pt x="230" y="2842"/>
                                </a:lnTo>
                                <a:lnTo>
                                  <a:pt x="284" y="2809"/>
                                </a:lnTo>
                                <a:lnTo>
                                  <a:pt x="338" y="2777"/>
                                </a:lnTo>
                                <a:lnTo>
                                  <a:pt x="367" y="2760"/>
                                </a:lnTo>
                                <a:lnTo>
                                  <a:pt x="396" y="2746"/>
                                </a:lnTo>
                                <a:lnTo>
                                  <a:pt x="426" y="2732"/>
                                </a:lnTo>
                                <a:lnTo>
                                  <a:pt x="457" y="2718"/>
                                </a:lnTo>
                                <a:lnTo>
                                  <a:pt x="490" y="2706"/>
                                </a:lnTo>
                                <a:lnTo>
                                  <a:pt x="526" y="2694"/>
                                </a:lnTo>
                                <a:lnTo>
                                  <a:pt x="562" y="2685"/>
                                </a:lnTo>
                                <a:lnTo>
                                  <a:pt x="601" y="2675"/>
                                </a:lnTo>
                                <a:lnTo>
                                  <a:pt x="643" y="2670"/>
                                </a:lnTo>
                                <a:lnTo>
                                  <a:pt x="686" y="2664"/>
                                </a:lnTo>
                                <a:lnTo>
                                  <a:pt x="734" y="2660"/>
                                </a:lnTo>
                                <a:lnTo>
                                  <a:pt x="783" y="2659"/>
                                </a:lnTo>
                                <a:lnTo>
                                  <a:pt x="834" y="2660"/>
                                </a:lnTo>
                                <a:lnTo>
                                  <a:pt x="881" y="2664"/>
                                </a:lnTo>
                                <a:lnTo>
                                  <a:pt x="926" y="2670"/>
                                </a:lnTo>
                                <a:lnTo>
                                  <a:pt x="967" y="2677"/>
                                </a:lnTo>
                                <a:lnTo>
                                  <a:pt x="1007" y="2685"/>
                                </a:lnTo>
                                <a:lnTo>
                                  <a:pt x="1044" y="2696"/>
                                </a:lnTo>
                                <a:lnTo>
                                  <a:pt x="1079" y="2707"/>
                                </a:lnTo>
                                <a:lnTo>
                                  <a:pt x="1114" y="2719"/>
                                </a:lnTo>
                                <a:lnTo>
                                  <a:pt x="1145" y="2733"/>
                                </a:lnTo>
                                <a:lnTo>
                                  <a:pt x="1176" y="2747"/>
                                </a:lnTo>
                                <a:lnTo>
                                  <a:pt x="1204" y="2763"/>
                                </a:lnTo>
                                <a:lnTo>
                                  <a:pt x="1233" y="2778"/>
                                </a:lnTo>
                                <a:lnTo>
                                  <a:pt x="1286" y="2810"/>
                                </a:lnTo>
                                <a:lnTo>
                                  <a:pt x="1337" y="2842"/>
                                </a:lnTo>
                                <a:lnTo>
                                  <a:pt x="1389" y="2875"/>
                                </a:lnTo>
                                <a:lnTo>
                                  <a:pt x="1418" y="2893"/>
                                </a:lnTo>
                                <a:lnTo>
                                  <a:pt x="1450" y="2911"/>
                                </a:lnTo>
                                <a:lnTo>
                                  <a:pt x="1484" y="2930"/>
                                </a:lnTo>
                                <a:lnTo>
                                  <a:pt x="1520" y="2948"/>
                                </a:lnTo>
                                <a:lnTo>
                                  <a:pt x="1558" y="2967"/>
                                </a:lnTo>
                                <a:lnTo>
                                  <a:pt x="1600" y="2983"/>
                                </a:lnTo>
                                <a:lnTo>
                                  <a:pt x="1642" y="3000"/>
                                </a:lnTo>
                                <a:lnTo>
                                  <a:pt x="1688" y="3015"/>
                                </a:lnTo>
                                <a:lnTo>
                                  <a:pt x="1737" y="3028"/>
                                </a:lnTo>
                                <a:lnTo>
                                  <a:pt x="1787" y="3040"/>
                                </a:lnTo>
                                <a:lnTo>
                                  <a:pt x="1842" y="3050"/>
                                </a:lnTo>
                                <a:lnTo>
                                  <a:pt x="1869" y="3053"/>
                                </a:lnTo>
                                <a:lnTo>
                                  <a:pt x="1897" y="3057"/>
                                </a:lnTo>
                                <a:lnTo>
                                  <a:pt x="1927" y="3059"/>
                                </a:lnTo>
                                <a:lnTo>
                                  <a:pt x="1956" y="3060"/>
                                </a:lnTo>
                                <a:lnTo>
                                  <a:pt x="1987" y="3061"/>
                                </a:lnTo>
                                <a:lnTo>
                                  <a:pt x="2019" y="3061"/>
                                </a:lnTo>
                                <a:lnTo>
                                  <a:pt x="2049" y="3061"/>
                                </a:lnTo>
                                <a:lnTo>
                                  <a:pt x="2080" y="3060"/>
                                </a:lnTo>
                                <a:lnTo>
                                  <a:pt x="2110" y="3059"/>
                                </a:lnTo>
                                <a:lnTo>
                                  <a:pt x="2139" y="3057"/>
                                </a:lnTo>
                                <a:lnTo>
                                  <a:pt x="2167" y="3053"/>
                                </a:lnTo>
                                <a:lnTo>
                                  <a:pt x="2195" y="3050"/>
                                </a:lnTo>
                                <a:lnTo>
                                  <a:pt x="2248" y="3040"/>
                                </a:lnTo>
                                <a:lnTo>
                                  <a:pt x="2298" y="3029"/>
                                </a:lnTo>
                                <a:lnTo>
                                  <a:pt x="2347" y="3015"/>
                                </a:lnTo>
                                <a:lnTo>
                                  <a:pt x="2392" y="3001"/>
                                </a:lnTo>
                                <a:lnTo>
                                  <a:pt x="2434" y="2985"/>
                                </a:lnTo>
                                <a:lnTo>
                                  <a:pt x="2474" y="2968"/>
                                </a:lnTo>
                                <a:lnTo>
                                  <a:pt x="2513" y="2950"/>
                                </a:lnTo>
                                <a:lnTo>
                                  <a:pt x="2549" y="2932"/>
                                </a:lnTo>
                                <a:lnTo>
                                  <a:pt x="2583" y="2913"/>
                                </a:lnTo>
                                <a:lnTo>
                                  <a:pt x="2615" y="2895"/>
                                </a:lnTo>
                                <a:lnTo>
                                  <a:pt x="2645" y="2876"/>
                                </a:lnTo>
                                <a:lnTo>
                                  <a:pt x="2700" y="2842"/>
                                </a:lnTo>
                                <a:lnTo>
                                  <a:pt x="2753" y="2809"/>
                                </a:lnTo>
                                <a:lnTo>
                                  <a:pt x="2808" y="2777"/>
                                </a:lnTo>
                                <a:lnTo>
                                  <a:pt x="2836" y="2760"/>
                                </a:lnTo>
                                <a:lnTo>
                                  <a:pt x="2865" y="2746"/>
                                </a:lnTo>
                                <a:lnTo>
                                  <a:pt x="2895" y="2732"/>
                                </a:lnTo>
                                <a:lnTo>
                                  <a:pt x="2927" y="2718"/>
                                </a:lnTo>
                                <a:lnTo>
                                  <a:pt x="2960" y="2706"/>
                                </a:lnTo>
                                <a:lnTo>
                                  <a:pt x="2995" y="2694"/>
                                </a:lnTo>
                                <a:lnTo>
                                  <a:pt x="3031" y="2685"/>
                                </a:lnTo>
                                <a:lnTo>
                                  <a:pt x="3070" y="2675"/>
                                </a:lnTo>
                                <a:lnTo>
                                  <a:pt x="3111" y="2670"/>
                                </a:lnTo>
                                <a:lnTo>
                                  <a:pt x="3156" y="2664"/>
                                </a:lnTo>
                                <a:lnTo>
                                  <a:pt x="3203" y="2660"/>
                                </a:lnTo>
                                <a:lnTo>
                                  <a:pt x="3253" y="2659"/>
                                </a:lnTo>
                                <a:lnTo>
                                  <a:pt x="3303" y="2660"/>
                                </a:lnTo>
                                <a:lnTo>
                                  <a:pt x="3350" y="2664"/>
                                </a:lnTo>
                                <a:lnTo>
                                  <a:pt x="3395" y="2670"/>
                                </a:lnTo>
                                <a:lnTo>
                                  <a:pt x="3437" y="2677"/>
                                </a:lnTo>
                                <a:lnTo>
                                  <a:pt x="3476" y="2685"/>
                                </a:lnTo>
                                <a:lnTo>
                                  <a:pt x="3514" y="2696"/>
                                </a:lnTo>
                                <a:lnTo>
                                  <a:pt x="3549" y="2707"/>
                                </a:lnTo>
                                <a:lnTo>
                                  <a:pt x="3582" y="2719"/>
                                </a:lnTo>
                                <a:lnTo>
                                  <a:pt x="3614" y="2733"/>
                                </a:lnTo>
                                <a:lnTo>
                                  <a:pt x="3645" y="2747"/>
                                </a:lnTo>
                                <a:lnTo>
                                  <a:pt x="3674" y="2763"/>
                                </a:lnTo>
                                <a:lnTo>
                                  <a:pt x="3701" y="2778"/>
                                </a:lnTo>
                                <a:lnTo>
                                  <a:pt x="3755" y="2810"/>
                                </a:lnTo>
                                <a:lnTo>
                                  <a:pt x="3805" y="2842"/>
                                </a:lnTo>
                                <a:lnTo>
                                  <a:pt x="3858" y="2875"/>
                                </a:lnTo>
                                <a:lnTo>
                                  <a:pt x="3888" y="2893"/>
                                </a:lnTo>
                                <a:lnTo>
                                  <a:pt x="3920" y="2911"/>
                                </a:lnTo>
                                <a:lnTo>
                                  <a:pt x="3953" y="2930"/>
                                </a:lnTo>
                                <a:lnTo>
                                  <a:pt x="3989" y="2948"/>
                                </a:lnTo>
                                <a:lnTo>
                                  <a:pt x="4028" y="2967"/>
                                </a:lnTo>
                                <a:lnTo>
                                  <a:pt x="4068" y="2983"/>
                                </a:lnTo>
                                <a:lnTo>
                                  <a:pt x="4112" y="3000"/>
                                </a:lnTo>
                                <a:lnTo>
                                  <a:pt x="4158" y="3015"/>
                                </a:lnTo>
                                <a:lnTo>
                                  <a:pt x="4207" y="3028"/>
                                </a:lnTo>
                                <a:lnTo>
                                  <a:pt x="4257" y="3040"/>
                                </a:lnTo>
                                <a:lnTo>
                                  <a:pt x="4310" y="3050"/>
                                </a:lnTo>
                                <a:lnTo>
                                  <a:pt x="4339" y="3053"/>
                                </a:lnTo>
                                <a:lnTo>
                                  <a:pt x="4367" y="3057"/>
                                </a:lnTo>
                                <a:lnTo>
                                  <a:pt x="4397" y="3059"/>
                                </a:lnTo>
                                <a:lnTo>
                                  <a:pt x="4426" y="3060"/>
                                </a:lnTo>
                                <a:lnTo>
                                  <a:pt x="4457" y="3061"/>
                                </a:lnTo>
                                <a:lnTo>
                                  <a:pt x="4487" y="3061"/>
                                </a:lnTo>
                                <a:lnTo>
                                  <a:pt x="4519" y="3061"/>
                                </a:lnTo>
                                <a:lnTo>
                                  <a:pt x="4550" y="3060"/>
                                </a:lnTo>
                                <a:lnTo>
                                  <a:pt x="4579" y="3059"/>
                                </a:lnTo>
                                <a:lnTo>
                                  <a:pt x="4609" y="3057"/>
                                </a:lnTo>
                                <a:lnTo>
                                  <a:pt x="4637" y="3053"/>
                                </a:lnTo>
                                <a:lnTo>
                                  <a:pt x="4664" y="3050"/>
                                </a:lnTo>
                                <a:lnTo>
                                  <a:pt x="4718" y="3040"/>
                                </a:lnTo>
                                <a:lnTo>
                                  <a:pt x="4768" y="3029"/>
                                </a:lnTo>
                                <a:lnTo>
                                  <a:pt x="4815" y="3015"/>
                                </a:lnTo>
                                <a:lnTo>
                                  <a:pt x="4860" y="3001"/>
                                </a:lnTo>
                                <a:lnTo>
                                  <a:pt x="4904" y="2985"/>
                                </a:lnTo>
                                <a:lnTo>
                                  <a:pt x="4944" y="2968"/>
                                </a:lnTo>
                                <a:lnTo>
                                  <a:pt x="4982" y="2950"/>
                                </a:lnTo>
                                <a:lnTo>
                                  <a:pt x="5018" y="2932"/>
                                </a:lnTo>
                                <a:lnTo>
                                  <a:pt x="5053" y="2913"/>
                                </a:lnTo>
                                <a:lnTo>
                                  <a:pt x="5085" y="2895"/>
                                </a:lnTo>
                                <a:lnTo>
                                  <a:pt x="5114" y="2876"/>
                                </a:lnTo>
                                <a:lnTo>
                                  <a:pt x="5170" y="2842"/>
                                </a:lnTo>
                                <a:lnTo>
                                  <a:pt x="5223" y="2809"/>
                                </a:lnTo>
                                <a:lnTo>
                                  <a:pt x="5277" y="2777"/>
                                </a:lnTo>
                                <a:lnTo>
                                  <a:pt x="5305" y="2760"/>
                                </a:lnTo>
                                <a:lnTo>
                                  <a:pt x="5335" y="2746"/>
                                </a:lnTo>
                                <a:lnTo>
                                  <a:pt x="5364" y="2732"/>
                                </a:lnTo>
                                <a:lnTo>
                                  <a:pt x="5396" y="2718"/>
                                </a:lnTo>
                                <a:lnTo>
                                  <a:pt x="5429" y="2706"/>
                                </a:lnTo>
                                <a:lnTo>
                                  <a:pt x="5465" y="2694"/>
                                </a:lnTo>
                                <a:lnTo>
                                  <a:pt x="5501" y="2685"/>
                                </a:lnTo>
                                <a:lnTo>
                                  <a:pt x="5540" y="2675"/>
                                </a:lnTo>
                                <a:lnTo>
                                  <a:pt x="5581" y="2670"/>
                                </a:lnTo>
                                <a:lnTo>
                                  <a:pt x="5625" y="2664"/>
                                </a:lnTo>
                                <a:lnTo>
                                  <a:pt x="5672" y="2660"/>
                                </a:lnTo>
                                <a:lnTo>
                                  <a:pt x="5723" y="2659"/>
                                </a:lnTo>
                                <a:lnTo>
                                  <a:pt x="5773" y="2660"/>
                                </a:lnTo>
                                <a:lnTo>
                                  <a:pt x="5820" y="2664"/>
                                </a:lnTo>
                                <a:lnTo>
                                  <a:pt x="5865" y="2670"/>
                                </a:lnTo>
                                <a:lnTo>
                                  <a:pt x="5906" y="2677"/>
                                </a:lnTo>
                                <a:lnTo>
                                  <a:pt x="5946" y="2685"/>
                                </a:lnTo>
                                <a:lnTo>
                                  <a:pt x="5984" y="2696"/>
                                </a:lnTo>
                                <a:lnTo>
                                  <a:pt x="6019" y="2707"/>
                                </a:lnTo>
                                <a:lnTo>
                                  <a:pt x="6052" y="2719"/>
                                </a:lnTo>
                                <a:lnTo>
                                  <a:pt x="6084" y="2733"/>
                                </a:lnTo>
                                <a:lnTo>
                                  <a:pt x="6115" y="2747"/>
                                </a:lnTo>
                                <a:lnTo>
                                  <a:pt x="6143" y="2763"/>
                                </a:lnTo>
                                <a:lnTo>
                                  <a:pt x="6171" y="2778"/>
                                </a:lnTo>
                                <a:lnTo>
                                  <a:pt x="6225" y="2810"/>
                                </a:lnTo>
                                <a:lnTo>
                                  <a:pt x="6275" y="2842"/>
                                </a:lnTo>
                                <a:lnTo>
                                  <a:pt x="6286" y="2848"/>
                                </a:lnTo>
                                <a:lnTo>
                                  <a:pt x="6286" y="2565"/>
                                </a:lnTo>
                                <a:lnTo>
                                  <a:pt x="6234" y="2537"/>
                                </a:lnTo>
                                <a:lnTo>
                                  <a:pt x="6207" y="2524"/>
                                </a:lnTo>
                                <a:lnTo>
                                  <a:pt x="6177" y="2510"/>
                                </a:lnTo>
                                <a:lnTo>
                                  <a:pt x="6148" y="2498"/>
                                </a:lnTo>
                                <a:lnTo>
                                  <a:pt x="6116" y="2485"/>
                                </a:lnTo>
                                <a:lnTo>
                                  <a:pt x="6083" y="2474"/>
                                </a:lnTo>
                                <a:lnTo>
                                  <a:pt x="6049" y="2463"/>
                                </a:lnTo>
                                <a:lnTo>
                                  <a:pt x="6013" y="2454"/>
                                </a:lnTo>
                                <a:lnTo>
                                  <a:pt x="5976" y="2444"/>
                                </a:lnTo>
                                <a:lnTo>
                                  <a:pt x="5938" y="2436"/>
                                </a:lnTo>
                                <a:lnTo>
                                  <a:pt x="5898" y="2430"/>
                                </a:lnTo>
                                <a:lnTo>
                                  <a:pt x="5856" y="2424"/>
                                </a:lnTo>
                                <a:lnTo>
                                  <a:pt x="5813" y="2421"/>
                                </a:lnTo>
                                <a:lnTo>
                                  <a:pt x="5769" y="2418"/>
                                </a:lnTo>
                                <a:lnTo>
                                  <a:pt x="5723" y="2417"/>
                                </a:lnTo>
                                <a:lnTo>
                                  <a:pt x="5691" y="2418"/>
                                </a:lnTo>
                                <a:lnTo>
                                  <a:pt x="5660" y="2418"/>
                                </a:lnTo>
                                <a:lnTo>
                                  <a:pt x="5631" y="2421"/>
                                </a:lnTo>
                                <a:lnTo>
                                  <a:pt x="5603" y="2423"/>
                                </a:lnTo>
                                <a:lnTo>
                                  <a:pt x="5574" y="2426"/>
                                </a:lnTo>
                                <a:lnTo>
                                  <a:pt x="5546" y="2430"/>
                                </a:lnTo>
                                <a:lnTo>
                                  <a:pt x="5493" y="2439"/>
                                </a:lnTo>
                                <a:lnTo>
                                  <a:pt x="5442" y="2450"/>
                                </a:lnTo>
                                <a:lnTo>
                                  <a:pt x="5395" y="2463"/>
                                </a:lnTo>
                                <a:lnTo>
                                  <a:pt x="5350" y="2478"/>
                                </a:lnTo>
                                <a:lnTo>
                                  <a:pt x="5306" y="2495"/>
                                </a:lnTo>
                                <a:lnTo>
                                  <a:pt x="5266" y="2511"/>
                                </a:lnTo>
                                <a:lnTo>
                                  <a:pt x="5229" y="2529"/>
                                </a:lnTo>
                                <a:lnTo>
                                  <a:pt x="5192" y="2548"/>
                                </a:lnTo>
                                <a:lnTo>
                                  <a:pt x="5158" y="2567"/>
                                </a:lnTo>
                                <a:lnTo>
                                  <a:pt x="5126" y="2585"/>
                                </a:lnTo>
                                <a:lnTo>
                                  <a:pt x="5096" y="2603"/>
                                </a:lnTo>
                                <a:lnTo>
                                  <a:pt x="5042" y="2637"/>
                                </a:lnTo>
                                <a:close/>
                                <a:moveTo>
                                  <a:pt x="5042" y="3160"/>
                                </a:moveTo>
                                <a:lnTo>
                                  <a:pt x="5042" y="3160"/>
                                </a:lnTo>
                                <a:lnTo>
                                  <a:pt x="4988" y="3193"/>
                                </a:lnTo>
                                <a:lnTo>
                                  <a:pt x="4933" y="3227"/>
                                </a:lnTo>
                                <a:lnTo>
                                  <a:pt x="4905" y="3242"/>
                                </a:lnTo>
                                <a:lnTo>
                                  <a:pt x="4876" y="3257"/>
                                </a:lnTo>
                                <a:lnTo>
                                  <a:pt x="4846" y="3271"/>
                                </a:lnTo>
                                <a:lnTo>
                                  <a:pt x="4814" y="3284"/>
                                </a:lnTo>
                                <a:lnTo>
                                  <a:pt x="4781" y="3297"/>
                                </a:lnTo>
                                <a:lnTo>
                                  <a:pt x="4746" y="3308"/>
                                </a:lnTo>
                                <a:lnTo>
                                  <a:pt x="4709" y="3319"/>
                                </a:lnTo>
                                <a:lnTo>
                                  <a:pt x="4670" y="3327"/>
                                </a:lnTo>
                                <a:lnTo>
                                  <a:pt x="4629" y="3334"/>
                                </a:lnTo>
                                <a:lnTo>
                                  <a:pt x="4585" y="3339"/>
                                </a:lnTo>
                                <a:lnTo>
                                  <a:pt x="4538" y="3342"/>
                                </a:lnTo>
                                <a:lnTo>
                                  <a:pt x="4487" y="3343"/>
                                </a:lnTo>
                                <a:lnTo>
                                  <a:pt x="4440" y="3342"/>
                                </a:lnTo>
                                <a:lnTo>
                                  <a:pt x="4397" y="3340"/>
                                </a:lnTo>
                                <a:lnTo>
                                  <a:pt x="4354" y="3335"/>
                                </a:lnTo>
                                <a:lnTo>
                                  <a:pt x="4314" y="3328"/>
                                </a:lnTo>
                                <a:lnTo>
                                  <a:pt x="4276" y="3321"/>
                                </a:lnTo>
                                <a:lnTo>
                                  <a:pt x="4240" y="3311"/>
                                </a:lnTo>
                                <a:lnTo>
                                  <a:pt x="4205" y="3301"/>
                                </a:lnTo>
                                <a:lnTo>
                                  <a:pt x="4174" y="3289"/>
                                </a:lnTo>
                                <a:lnTo>
                                  <a:pt x="4143" y="3277"/>
                                </a:lnTo>
                                <a:lnTo>
                                  <a:pt x="4113" y="3264"/>
                                </a:lnTo>
                                <a:lnTo>
                                  <a:pt x="4085" y="3250"/>
                                </a:lnTo>
                                <a:lnTo>
                                  <a:pt x="4058" y="3236"/>
                                </a:lnTo>
                                <a:lnTo>
                                  <a:pt x="4007" y="3206"/>
                                </a:lnTo>
                                <a:lnTo>
                                  <a:pt x="3959" y="3176"/>
                                </a:lnTo>
                                <a:lnTo>
                                  <a:pt x="3935" y="3162"/>
                                </a:lnTo>
                                <a:lnTo>
                                  <a:pt x="3883" y="3127"/>
                                </a:lnTo>
                                <a:lnTo>
                                  <a:pt x="3854" y="3110"/>
                                </a:lnTo>
                                <a:lnTo>
                                  <a:pt x="3822" y="3091"/>
                                </a:lnTo>
                                <a:lnTo>
                                  <a:pt x="3788" y="3073"/>
                                </a:lnTo>
                                <a:lnTo>
                                  <a:pt x="3751" y="3054"/>
                                </a:lnTo>
                                <a:lnTo>
                                  <a:pt x="3713" y="3037"/>
                                </a:lnTo>
                                <a:lnTo>
                                  <a:pt x="3672" y="3019"/>
                                </a:lnTo>
                                <a:lnTo>
                                  <a:pt x="3628" y="3002"/>
                                </a:lnTo>
                                <a:lnTo>
                                  <a:pt x="3583" y="2988"/>
                                </a:lnTo>
                                <a:lnTo>
                                  <a:pt x="3535" y="2974"/>
                                </a:lnTo>
                                <a:lnTo>
                                  <a:pt x="3484" y="2963"/>
                                </a:lnTo>
                                <a:lnTo>
                                  <a:pt x="3430" y="2954"/>
                                </a:lnTo>
                                <a:lnTo>
                                  <a:pt x="3403" y="2949"/>
                                </a:lnTo>
                                <a:lnTo>
                                  <a:pt x="3375" y="2947"/>
                                </a:lnTo>
                                <a:lnTo>
                                  <a:pt x="3345" y="2945"/>
                                </a:lnTo>
                                <a:lnTo>
                                  <a:pt x="3314" y="2942"/>
                                </a:lnTo>
                                <a:lnTo>
                                  <a:pt x="3285" y="2941"/>
                                </a:lnTo>
                                <a:lnTo>
                                  <a:pt x="3253" y="2941"/>
                                </a:lnTo>
                                <a:lnTo>
                                  <a:pt x="3222" y="2941"/>
                                </a:lnTo>
                                <a:lnTo>
                                  <a:pt x="3192" y="2942"/>
                                </a:lnTo>
                                <a:lnTo>
                                  <a:pt x="3162" y="2945"/>
                                </a:lnTo>
                                <a:lnTo>
                                  <a:pt x="3133" y="2947"/>
                                </a:lnTo>
                                <a:lnTo>
                                  <a:pt x="3104" y="2949"/>
                                </a:lnTo>
                                <a:lnTo>
                                  <a:pt x="3077" y="2953"/>
                                </a:lnTo>
                                <a:lnTo>
                                  <a:pt x="3024" y="2962"/>
                                </a:lnTo>
                                <a:lnTo>
                                  <a:pt x="2973" y="2974"/>
                                </a:lnTo>
                                <a:lnTo>
                                  <a:pt x="2925" y="2987"/>
                                </a:lnTo>
                                <a:lnTo>
                                  <a:pt x="2880" y="3002"/>
                                </a:lnTo>
                                <a:lnTo>
                                  <a:pt x="2838" y="3018"/>
                                </a:lnTo>
                                <a:lnTo>
                                  <a:pt x="2796" y="3035"/>
                                </a:lnTo>
                                <a:lnTo>
                                  <a:pt x="2759" y="3053"/>
                                </a:lnTo>
                                <a:lnTo>
                                  <a:pt x="2723" y="3071"/>
                                </a:lnTo>
                                <a:lnTo>
                                  <a:pt x="2689" y="3090"/>
                                </a:lnTo>
                                <a:lnTo>
                                  <a:pt x="2657" y="3109"/>
                                </a:lnTo>
                                <a:lnTo>
                                  <a:pt x="2626" y="3126"/>
                                </a:lnTo>
                                <a:lnTo>
                                  <a:pt x="2572" y="3160"/>
                                </a:lnTo>
                                <a:lnTo>
                                  <a:pt x="2518" y="3193"/>
                                </a:lnTo>
                                <a:lnTo>
                                  <a:pt x="2464" y="3227"/>
                                </a:lnTo>
                                <a:lnTo>
                                  <a:pt x="2435" y="3242"/>
                                </a:lnTo>
                                <a:lnTo>
                                  <a:pt x="2407" y="3257"/>
                                </a:lnTo>
                                <a:lnTo>
                                  <a:pt x="2376" y="3271"/>
                                </a:lnTo>
                                <a:lnTo>
                                  <a:pt x="2344" y="3284"/>
                                </a:lnTo>
                                <a:lnTo>
                                  <a:pt x="2311" y="3297"/>
                                </a:lnTo>
                                <a:lnTo>
                                  <a:pt x="2277" y="3308"/>
                                </a:lnTo>
                                <a:lnTo>
                                  <a:pt x="2241" y="3319"/>
                                </a:lnTo>
                                <a:lnTo>
                                  <a:pt x="2202" y="3327"/>
                                </a:lnTo>
                                <a:lnTo>
                                  <a:pt x="2159" y="3334"/>
                                </a:lnTo>
                                <a:lnTo>
                                  <a:pt x="2115" y="3339"/>
                                </a:lnTo>
                                <a:lnTo>
                                  <a:pt x="2068" y="3342"/>
                                </a:lnTo>
                                <a:lnTo>
                                  <a:pt x="2019" y="3343"/>
                                </a:lnTo>
                                <a:lnTo>
                                  <a:pt x="1968" y="3342"/>
                                </a:lnTo>
                                <a:lnTo>
                                  <a:pt x="1921" y="3339"/>
                                </a:lnTo>
                                <a:lnTo>
                                  <a:pt x="1877" y="3334"/>
                                </a:lnTo>
                                <a:lnTo>
                                  <a:pt x="1835" y="3327"/>
                                </a:lnTo>
                                <a:lnTo>
                                  <a:pt x="1796" y="3317"/>
                                </a:lnTo>
                                <a:lnTo>
                                  <a:pt x="1758" y="3308"/>
                                </a:lnTo>
                                <a:lnTo>
                                  <a:pt x="1722" y="3296"/>
                                </a:lnTo>
                                <a:lnTo>
                                  <a:pt x="1689" y="3283"/>
                                </a:lnTo>
                                <a:lnTo>
                                  <a:pt x="1658" y="3270"/>
                                </a:lnTo>
                                <a:lnTo>
                                  <a:pt x="1627" y="3256"/>
                                </a:lnTo>
                                <a:lnTo>
                                  <a:pt x="1597" y="3241"/>
                                </a:lnTo>
                                <a:lnTo>
                                  <a:pt x="1570" y="3225"/>
                                </a:lnTo>
                                <a:lnTo>
                                  <a:pt x="1517" y="3193"/>
                                </a:lnTo>
                                <a:lnTo>
                                  <a:pt x="1466" y="3162"/>
                                </a:lnTo>
                                <a:lnTo>
                                  <a:pt x="1413" y="3127"/>
                                </a:lnTo>
                                <a:lnTo>
                                  <a:pt x="1384" y="3110"/>
                                </a:lnTo>
                                <a:lnTo>
                                  <a:pt x="1352" y="3091"/>
                                </a:lnTo>
                                <a:lnTo>
                                  <a:pt x="1318" y="3073"/>
                                </a:lnTo>
                                <a:lnTo>
                                  <a:pt x="1282" y="3054"/>
                                </a:lnTo>
                                <a:lnTo>
                                  <a:pt x="1243" y="3037"/>
                                </a:lnTo>
                                <a:lnTo>
                                  <a:pt x="1203" y="3019"/>
                                </a:lnTo>
                                <a:lnTo>
                                  <a:pt x="1160" y="3002"/>
                                </a:lnTo>
                                <a:lnTo>
                                  <a:pt x="1114" y="2988"/>
                                </a:lnTo>
                                <a:lnTo>
                                  <a:pt x="1065" y="2974"/>
                                </a:lnTo>
                                <a:lnTo>
                                  <a:pt x="1014" y="2963"/>
                                </a:lnTo>
                                <a:lnTo>
                                  <a:pt x="961" y="2954"/>
                                </a:lnTo>
                                <a:lnTo>
                                  <a:pt x="933" y="2949"/>
                                </a:lnTo>
                                <a:lnTo>
                                  <a:pt x="905" y="2947"/>
                                </a:lnTo>
                                <a:lnTo>
                                  <a:pt x="875" y="2945"/>
                                </a:lnTo>
                                <a:lnTo>
                                  <a:pt x="846" y="2942"/>
                                </a:lnTo>
                                <a:lnTo>
                                  <a:pt x="815" y="2941"/>
                                </a:lnTo>
                                <a:lnTo>
                                  <a:pt x="783" y="2941"/>
                                </a:lnTo>
                                <a:lnTo>
                                  <a:pt x="752" y="2941"/>
                                </a:lnTo>
                                <a:lnTo>
                                  <a:pt x="722" y="2942"/>
                                </a:lnTo>
                                <a:lnTo>
                                  <a:pt x="692" y="2945"/>
                                </a:lnTo>
                                <a:lnTo>
                                  <a:pt x="663" y="2947"/>
                                </a:lnTo>
                                <a:lnTo>
                                  <a:pt x="634" y="2949"/>
                                </a:lnTo>
                                <a:lnTo>
                                  <a:pt x="607" y="2953"/>
                                </a:lnTo>
                                <a:lnTo>
                                  <a:pt x="554" y="2962"/>
                                </a:lnTo>
                                <a:lnTo>
                                  <a:pt x="503" y="2974"/>
                                </a:lnTo>
                                <a:lnTo>
                                  <a:pt x="456" y="2987"/>
                                </a:lnTo>
                                <a:lnTo>
                                  <a:pt x="410" y="3002"/>
                                </a:lnTo>
                                <a:lnTo>
                                  <a:pt x="368" y="3018"/>
                                </a:lnTo>
                                <a:lnTo>
                                  <a:pt x="328" y="3035"/>
                                </a:lnTo>
                                <a:lnTo>
                                  <a:pt x="289" y="3053"/>
                                </a:lnTo>
                                <a:lnTo>
                                  <a:pt x="253" y="3071"/>
                                </a:lnTo>
                                <a:lnTo>
                                  <a:pt x="219" y="3090"/>
                                </a:lnTo>
                                <a:lnTo>
                                  <a:pt x="187" y="3109"/>
                                </a:lnTo>
                                <a:lnTo>
                                  <a:pt x="158" y="3126"/>
                                </a:lnTo>
                                <a:lnTo>
                                  <a:pt x="102" y="3160"/>
                                </a:lnTo>
                                <a:lnTo>
                                  <a:pt x="51" y="3192"/>
                                </a:lnTo>
                                <a:lnTo>
                                  <a:pt x="0" y="3223"/>
                                </a:lnTo>
                                <a:lnTo>
                                  <a:pt x="0" y="3493"/>
                                </a:lnTo>
                                <a:lnTo>
                                  <a:pt x="34" y="3477"/>
                                </a:lnTo>
                                <a:lnTo>
                                  <a:pt x="67" y="3461"/>
                                </a:lnTo>
                                <a:lnTo>
                                  <a:pt x="98" y="3445"/>
                                </a:lnTo>
                                <a:lnTo>
                                  <a:pt x="127" y="3428"/>
                                </a:lnTo>
                                <a:lnTo>
                                  <a:pt x="181" y="3396"/>
                                </a:lnTo>
                                <a:lnTo>
                                  <a:pt x="230" y="3366"/>
                                </a:lnTo>
                                <a:lnTo>
                                  <a:pt x="284" y="3333"/>
                                </a:lnTo>
                                <a:lnTo>
                                  <a:pt x="338" y="3300"/>
                                </a:lnTo>
                                <a:lnTo>
                                  <a:pt x="367" y="3284"/>
                                </a:lnTo>
                                <a:lnTo>
                                  <a:pt x="396" y="3269"/>
                                </a:lnTo>
                                <a:lnTo>
                                  <a:pt x="426" y="3255"/>
                                </a:lnTo>
                                <a:lnTo>
                                  <a:pt x="457" y="3242"/>
                                </a:lnTo>
                                <a:lnTo>
                                  <a:pt x="490" y="3229"/>
                                </a:lnTo>
                                <a:lnTo>
                                  <a:pt x="526" y="3218"/>
                                </a:lnTo>
                                <a:lnTo>
                                  <a:pt x="562" y="3208"/>
                                </a:lnTo>
                                <a:lnTo>
                                  <a:pt x="601" y="3199"/>
                                </a:lnTo>
                                <a:lnTo>
                                  <a:pt x="643" y="3192"/>
                                </a:lnTo>
                                <a:lnTo>
                                  <a:pt x="686" y="3188"/>
                                </a:lnTo>
                                <a:lnTo>
                                  <a:pt x="734" y="3184"/>
                                </a:lnTo>
                                <a:lnTo>
                                  <a:pt x="783" y="3183"/>
                                </a:lnTo>
                                <a:lnTo>
                                  <a:pt x="834" y="3184"/>
                                </a:lnTo>
                                <a:lnTo>
                                  <a:pt x="881" y="3188"/>
                                </a:lnTo>
                                <a:lnTo>
                                  <a:pt x="926" y="3192"/>
                                </a:lnTo>
                                <a:lnTo>
                                  <a:pt x="967" y="3199"/>
                                </a:lnTo>
                                <a:lnTo>
                                  <a:pt x="1007" y="3209"/>
                                </a:lnTo>
                                <a:lnTo>
                                  <a:pt x="1044" y="3219"/>
                                </a:lnTo>
                                <a:lnTo>
                                  <a:pt x="1079" y="3230"/>
                                </a:lnTo>
                                <a:lnTo>
                                  <a:pt x="1114" y="3243"/>
                                </a:lnTo>
                                <a:lnTo>
                                  <a:pt x="1145" y="3256"/>
                                </a:lnTo>
                                <a:lnTo>
                                  <a:pt x="1176" y="3271"/>
                                </a:lnTo>
                                <a:lnTo>
                                  <a:pt x="1204" y="3286"/>
                                </a:lnTo>
                                <a:lnTo>
                                  <a:pt x="1233" y="3301"/>
                                </a:lnTo>
                                <a:lnTo>
                                  <a:pt x="1286" y="3333"/>
                                </a:lnTo>
                                <a:lnTo>
                                  <a:pt x="1337" y="3365"/>
                                </a:lnTo>
                                <a:lnTo>
                                  <a:pt x="1389" y="3399"/>
                                </a:lnTo>
                                <a:lnTo>
                                  <a:pt x="1418" y="3417"/>
                                </a:lnTo>
                                <a:lnTo>
                                  <a:pt x="1450" y="3435"/>
                                </a:lnTo>
                                <a:lnTo>
                                  <a:pt x="1484" y="3453"/>
                                </a:lnTo>
                                <a:lnTo>
                                  <a:pt x="1520" y="3472"/>
                                </a:lnTo>
                                <a:lnTo>
                                  <a:pt x="1558" y="3490"/>
                                </a:lnTo>
                                <a:lnTo>
                                  <a:pt x="1600" y="3507"/>
                                </a:lnTo>
                                <a:lnTo>
                                  <a:pt x="1642" y="3524"/>
                                </a:lnTo>
                                <a:lnTo>
                                  <a:pt x="1688" y="3538"/>
                                </a:lnTo>
                                <a:lnTo>
                                  <a:pt x="1737" y="3552"/>
                                </a:lnTo>
                                <a:lnTo>
                                  <a:pt x="1787" y="3563"/>
                                </a:lnTo>
                                <a:lnTo>
                                  <a:pt x="1842" y="3572"/>
                                </a:lnTo>
                                <a:lnTo>
                                  <a:pt x="1869" y="3577"/>
                                </a:lnTo>
                                <a:lnTo>
                                  <a:pt x="1897" y="3579"/>
                                </a:lnTo>
                                <a:lnTo>
                                  <a:pt x="1927" y="3582"/>
                                </a:lnTo>
                                <a:lnTo>
                                  <a:pt x="1956" y="3584"/>
                                </a:lnTo>
                                <a:lnTo>
                                  <a:pt x="1987" y="3585"/>
                                </a:lnTo>
                                <a:lnTo>
                                  <a:pt x="2019" y="3585"/>
                                </a:lnTo>
                                <a:lnTo>
                                  <a:pt x="2049" y="3585"/>
                                </a:lnTo>
                                <a:lnTo>
                                  <a:pt x="2080" y="3584"/>
                                </a:lnTo>
                                <a:lnTo>
                                  <a:pt x="2110" y="3583"/>
                                </a:lnTo>
                                <a:lnTo>
                                  <a:pt x="2139" y="3579"/>
                                </a:lnTo>
                                <a:lnTo>
                                  <a:pt x="2167" y="3577"/>
                                </a:lnTo>
                                <a:lnTo>
                                  <a:pt x="2195" y="3573"/>
                                </a:lnTo>
                                <a:lnTo>
                                  <a:pt x="2248" y="3564"/>
                                </a:lnTo>
                                <a:lnTo>
                                  <a:pt x="2298" y="3552"/>
                                </a:lnTo>
                                <a:lnTo>
                                  <a:pt x="2347" y="3539"/>
                                </a:lnTo>
                                <a:lnTo>
                                  <a:pt x="2392" y="3525"/>
                                </a:lnTo>
                                <a:lnTo>
                                  <a:pt x="2434" y="3509"/>
                                </a:lnTo>
                                <a:lnTo>
                                  <a:pt x="2474" y="3491"/>
                                </a:lnTo>
                                <a:lnTo>
                                  <a:pt x="2513" y="3473"/>
                                </a:lnTo>
                                <a:lnTo>
                                  <a:pt x="2549" y="3455"/>
                                </a:lnTo>
                                <a:lnTo>
                                  <a:pt x="2583" y="3437"/>
                                </a:lnTo>
                                <a:lnTo>
                                  <a:pt x="2615" y="3418"/>
                                </a:lnTo>
                                <a:lnTo>
                                  <a:pt x="2645" y="3400"/>
                                </a:lnTo>
                                <a:lnTo>
                                  <a:pt x="2700" y="3366"/>
                                </a:lnTo>
                                <a:lnTo>
                                  <a:pt x="2753" y="3333"/>
                                </a:lnTo>
                                <a:lnTo>
                                  <a:pt x="2808" y="3300"/>
                                </a:lnTo>
                                <a:lnTo>
                                  <a:pt x="2836" y="3284"/>
                                </a:lnTo>
                                <a:lnTo>
                                  <a:pt x="2865" y="3269"/>
                                </a:lnTo>
                                <a:lnTo>
                                  <a:pt x="2895" y="3255"/>
                                </a:lnTo>
                                <a:lnTo>
                                  <a:pt x="2927" y="3242"/>
                                </a:lnTo>
                                <a:lnTo>
                                  <a:pt x="2960" y="3229"/>
                                </a:lnTo>
                                <a:lnTo>
                                  <a:pt x="2995" y="3218"/>
                                </a:lnTo>
                                <a:lnTo>
                                  <a:pt x="3031" y="3208"/>
                                </a:lnTo>
                                <a:lnTo>
                                  <a:pt x="3070" y="3199"/>
                                </a:lnTo>
                                <a:lnTo>
                                  <a:pt x="3111" y="3192"/>
                                </a:lnTo>
                                <a:lnTo>
                                  <a:pt x="3156" y="3188"/>
                                </a:lnTo>
                                <a:lnTo>
                                  <a:pt x="3203" y="3184"/>
                                </a:lnTo>
                                <a:lnTo>
                                  <a:pt x="3253" y="3183"/>
                                </a:lnTo>
                                <a:lnTo>
                                  <a:pt x="3303" y="3184"/>
                                </a:lnTo>
                                <a:lnTo>
                                  <a:pt x="3350" y="3188"/>
                                </a:lnTo>
                                <a:lnTo>
                                  <a:pt x="3395" y="3192"/>
                                </a:lnTo>
                                <a:lnTo>
                                  <a:pt x="3437" y="3199"/>
                                </a:lnTo>
                                <a:lnTo>
                                  <a:pt x="3476" y="3209"/>
                                </a:lnTo>
                                <a:lnTo>
                                  <a:pt x="3514" y="3219"/>
                                </a:lnTo>
                                <a:lnTo>
                                  <a:pt x="3549" y="3230"/>
                                </a:lnTo>
                                <a:lnTo>
                                  <a:pt x="3582" y="3243"/>
                                </a:lnTo>
                                <a:lnTo>
                                  <a:pt x="3614" y="3256"/>
                                </a:lnTo>
                                <a:lnTo>
                                  <a:pt x="3645" y="3271"/>
                                </a:lnTo>
                                <a:lnTo>
                                  <a:pt x="3674" y="3286"/>
                                </a:lnTo>
                                <a:lnTo>
                                  <a:pt x="3701" y="3301"/>
                                </a:lnTo>
                                <a:lnTo>
                                  <a:pt x="3755" y="3333"/>
                                </a:lnTo>
                                <a:lnTo>
                                  <a:pt x="3805" y="3365"/>
                                </a:lnTo>
                                <a:lnTo>
                                  <a:pt x="3858" y="3399"/>
                                </a:lnTo>
                                <a:lnTo>
                                  <a:pt x="3888" y="3417"/>
                                </a:lnTo>
                                <a:lnTo>
                                  <a:pt x="3920" y="3435"/>
                                </a:lnTo>
                                <a:lnTo>
                                  <a:pt x="3953" y="3453"/>
                                </a:lnTo>
                                <a:lnTo>
                                  <a:pt x="3989" y="3472"/>
                                </a:lnTo>
                                <a:lnTo>
                                  <a:pt x="4028" y="3490"/>
                                </a:lnTo>
                                <a:lnTo>
                                  <a:pt x="4068" y="3507"/>
                                </a:lnTo>
                                <a:lnTo>
                                  <a:pt x="4112" y="3524"/>
                                </a:lnTo>
                                <a:lnTo>
                                  <a:pt x="4158" y="3538"/>
                                </a:lnTo>
                                <a:lnTo>
                                  <a:pt x="4207" y="3552"/>
                                </a:lnTo>
                                <a:lnTo>
                                  <a:pt x="4257" y="3563"/>
                                </a:lnTo>
                                <a:lnTo>
                                  <a:pt x="4310" y="3572"/>
                                </a:lnTo>
                                <a:lnTo>
                                  <a:pt x="4339" y="3577"/>
                                </a:lnTo>
                                <a:lnTo>
                                  <a:pt x="4367" y="3579"/>
                                </a:lnTo>
                                <a:lnTo>
                                  <a:pt x="4397" y="3582"/>
                                </a:lnTo>
                                <a:lnTo>
                                  <a:pt x="4426" y="3584"/>
                                </a:lnTo>
                                <a:lnTo>
                                  <a:pt x="4457" y="3585"/>
                                </a:lnTo>
                                <a:lnTo>
                                  <a:pt x="4487" y="3585"/>
                                </a:lnTo>
                                <a:lnTo>
                                  <a:pt x="4519" y="3585"/>
                                </a:lnTo>
                                <a:lnTo>
                                  <a:pt x="4550" y="3584"/>
                                </a:lnTo>
                                <a:lnTo>
                                  <a:pt x="4579" y="3583"/>
                                </a:lnTo>
                                <a:lnTo>
                                  <a:pt x="4609" y="3579"/>
                                </a:lnTo>
                                <a:lnTo>
                                  <a:pt x="4637" y="3577"/>
                                </a:lnTo>
                                <a:lnTo>
                                  <a:pt x="4664" y="3573"/>
                                </a:lnTo>
                                <a:lnTo>
                                  <a:pt x="4718" y="3564"/>
                                </a:lnTo>
                                <a:lnTo>
                                  <a:pt x="4768" y="3552"/>
                                </a:lnTo>
                                <a:lnTo>
                                  <a:pt x="4815" y="3539"/>
                                </a:lnTo>
                                <a:lnTo>
                                  <a:pt x="4860" y="3525"/>
                                </a:lnTo>
                                <a:lnTo>
                                  <a:pt x="4904" y="3509"/>
                                </a:lnTo>
                                <a:lnTo>
                                  <a:pt x="4944" y="3491"/>
                                </a:lnTo>
                                <a:lnTo>
                                  <a:pt x="4982" y="3473"/>
                                </a:lnTo>
                                <a:lnTo>
                                  <a:pt x="5018" y="3455"/>
                                </a:lnTo>
                                <a:lnTo>
                                  <a:pt x="5053" y="3437"/>
                                </a:lnTo>
                                <a:lnTo>
                                  <a:pt x="5085" y="3418"/>
                                </a:lnTo>
                                <a:lnTo>
                                  <a:pt x="5114" y="3400"/>
                                </a:lnTo>
                                <a:lnTo>
                                  <a:pt x="5170" y="3366"/>
                                </a:lnTo>
                                <a:lnTo>
                                  <a:pt x="5223" y="3333"/>
                                </a:lnTo>
                                <a:lnTo>
                                  <a:pt x="5277" y="3300"/>
                                </a:lnTo>
                                <a:lnTo>
                                  <a:pt x="5305" y="3284"/>
                                </a:lnTo>
                                <a:lnTo>
                                  <a:pt x="5335" y="3269"/>
                                </a:lnTo>
                                <a:lnTo>
                                  <a:pt x="5364" y="3255"/>
                                </a:lnTo>
                                <a:lnTo>
                                  <a:pt x="5396" y="3242"/>
                                </a:lnTo>
                                <a:lnTo>
                                  <a:pt x="5429" y="3229"/>
                                </a:lnTo>
                                <a:lnTo>
                                  <a:pt x="5465" y="3218"/>
                                </a:lnTo>
                                <a:lnTo>
                                  <a:pt x="5501" y="3208"/>
                                </a:lnTo>
                                <a:lnTo>
                                  <a:pt x="5540" y="3199"/>
                                </a:lnTo>
                                <a:lnTo>
                                  <a:pt x="5581" y="3192"/>
                                </a:lnTo>
                                <a:lnTo>
                                  <a:pt x="5625" y="3188"/>
                                </a:lnTo>
                                <a:lnTo>
                                  <a:pt x="5672" y="3184"/>
                                </a:lnTo>
                                <a:lnTo>
                                  <a:pt x="5723" y="3183"/>
                                </a:lnTo>
                                <a:lnTo>
                                  <a:pt x="5773" y="3184"/>
                                </a:lnTo>
                                <a:lnTo>
                                  <a:pt x="5820" y="3188"/>
                                </a:lnTo>
                                <a:lnTo>
                                  <a:pt x="5865" y="3192"/>
                                </a:lnTo>
                                <a:lnTo>
                                  <a:pt x="5906" y="3199"/>
                                </a:lnTo>
                                <a:lnTo>
                                  <a:pt x="5946" y="3209"/>
                                </a:lnTo>
                                <a:lnTo>
                                  <a:pt x="5984" y="3219"/>
                                </a:lnTo>
                                <a:lnTo>
                                  <a:pt x="6019" y="3230"/>
                                </a:lnTo>
                                <a:lnTo>
                                  <a:pt x="6052" y="3243"/>
                                </a:lnTo>
                                <a:lnTo>
                                  <a:pt x="6084" y="3256"/>
                                </a:lnTo>
                                <a:lnTo>
                                  <a:pt x="6115" y="3271"/>
                                </a:lnTo>
                                <a:lnTo>
                                  <a:pt x="6143" y="3286"/>
                                </a:lnTo>
                                <a:lnTo>
                                  <a:pt x="6171" y="3301"/>
                                </a:lnTo>
                                <a:lnTo>
                                  <a:pt x="6225" y="3333"/>
                                </a:lnTo>
                                <a:lnTo>
                                  <a:pt x="6275" y="3365"/>
                                </a:lnTo>
                                <a:lnTo>
                                  <a:pt x="6286" y="3372"/>
                                </a:lnTo>
                                <a:lnTo>
                                  <a:pt x="6286" y="3088"/>
                                </a:lnTo>
                                <a:lnTo>
                                  <a:pt x="6234" y="3061"/>
                                </a:lnTo>
                                <a:lnTo>
                                  <a:pt x="6207" y="3047"/>
                                </a:lnTo>
                                <a:lnTo>
                                  <a:pt x="6177" y="3034"/>
                                </a:lnTo>
                                <a:lnTo>
                                  <a:pt x="6148" y="3021"/>
                                </a:lnTo>
                                <a:lnTo>
                                  <a:pt x="6116" y="3009"/>
                                </a:lnTo>
                                <a:lnTo>
                                  <a:pt x="6083" y="2998"/>
                                </a:lnTo>
                                <a:lnTo>
                                  <a:pt x="6049" y="2987"/>
                                </a:lnTo>
                                <a:lnTo>
                                  <a:pt x="6013" y="2976"/>
                                </a:lnTo>
                                <a:lnTo>
                                  <a:pt x="5976" y="2968"/>
                                </a:lnTo>
                                <a:lnTo>
                                  <a:pt x="5938" y="2960"/>
                                </a:lnTo>
                                <a:lnTo>
                                  <a:pt x="5898" y="2953"/>
                                </a:lnTo>
                                <a:lnTo>
                                  <a:pt x="5856" y="2948"/>
                                </a:lnTo>
                                <a:lnTo>
                                  <a:pt x="5813" y="2945"/>
                                </a:lnTo>
                                <a:lnTo>
                                  <a:pt x="5769" y="2942"/>
                                </a:lnTo>
                                <a:lnTo>
                                  <a:pt x="5723" y="2941"/>
                                </a:lnTo>
                                <a:lnTo>
                                  <a:pt x="5691" y="2941"/>
                                </a:lnTo>
                                <a:lnTo>
                                  <a:pt x="5660" y="2942"/>
                                </a:lnTo>
                                <a:lnTo>
                                  <a:pt x="5631" y="2945"/>
                                </a:lnTo>
                                <a:lnTo>
                                  <a:pt x="5603" y="2947"/>
                                </a:lnTo>
                                <a:lnTo>
                                  <a:pt x="5574" y="2949"/>
                                </a:lnTo>
                                <a:lnTo>
                                  <a:pt x="5546" y="2953"/>
                                </a:lnTo>
                                <a:lnTo>
                                  <a:pt x="5493" y="2962"/>
                                </a:lnTo>
                                <a:lnTo>
                                  <a:pt x="5442" y="2974"/>
                                </a:lnTo>
                                <a:lnTo>
                                  <a:pt x="5395" y="2987"/>
                                </a:lnTo>
                                <a:lnTo>
                                  <a:pt x="5350" y="3002"/>
                                </a:lnTo>
                                <a:lnTo>
                                  <a:pt x="5306" y="3018"/>
                                </a:lnTo>
                                <a:lnTo>
                                  <a:pt x="5266" y="3035"/>
                                </a:lnTo>
                                <a:lnTo>
                                  <a:pt x="5229" y="3053"/>
                                </a:lnTo>
                                <a:lnTo>
                                  <a:pt x="5192" y="3071"/>
                                </a:lnTo>
                                <a:lnTo>
                                  <a:pt x="5158" y="3090"/>
                                </a:lnTo>
                                <a:lnTo>
                                  <a:pt x="5126" y="3109"/>
                                </a:lnTo>
                                <a:lnTo>
                                  <a:pt x="5096" y="3126"/>
                                </a:lnTo>
                                <a:lnTo>
                                  <a:pt x="5042" y="3160"/>
                                </a:lnTo>
                                <a:close/>
                                <a:moveTo>
                                  <a:pt x="5723" y="1893"/>
                                </a:moveTo>
                                <a:lnTo>
                                  <a:pt x="5723" y="1893"/>
                                </a:lnTo>
                                <a:lnTo>
                                  <a:pt x="5691" y="1893"/>
                                </a:lnTo>
                                <a:lnTo>
                                  <a:pt x="5660" y="1894"/>
                                </a:lnTo>
                                <a:lnTo>
                                  <a:pt x="5631" y="1897"/>
                                </a:lnTo>
                                <a:lnTo>
                                  <a:pt x="5603" y="1899"/>
                                </a:lnTo>
                                <a:lnTo>
                                  <a:pt x="5574" y="1901"/>
                                </a:lnTo>
                                <a:lnTo>
                                  <a:pt x="5546" y="1906"/>
                                </a:lnTo>
                                <a:lnTo>
                                  <a:pt x="5493" y="1914"/>
                                </a:lnTo>
                                <a:lnTo>
                                  <a:pt x="5442" y="1926"/>
                                </a:lnTo>
                                <a:lnTo>
                                  <a:pt x="5395" y="1939"/>
                                </a:lnTo>
                                <a:lnTo>
                                  <a:pt x="5350" y="1954"/>
                                </a:lnTo>
                                <a:lnTo>
                                  <a:pt x="5306" y="1970"/>
                                </a:lnTo>
                                <a:lnTo>
                                  <a:pt x="5266" y="1988"/>
                                </a:lnTo>
                                <a:lnTo>
                                  <a:pt x="5229" y="2005"/>
                                </a:lnTo>
                                <a:lnTo>
                                  <a:pt x="5192" y="2024"/>
                                </a:lnTo>
                                <a:lnTo>
                                  <a:pt x="5158" y="2042"/>
                                </a:lnTo>
                                <a:lnTo>
                                  <a:pt x="5126" y="2061"/>
                                </a:lnTo>
                                <a:lnTo>
                                  <a:pt x="5096" y="2078"/>
                                </a:lnTo>
                                <a:lnTo>
                                  <a:pt x="5041" y="2113"/>
                                </a:lnTo>
                                <a:lnTo>
                                  <a:pt x="4988" y="2146"/>
                                </a:lnTo>
                                <a:lnTo>
                                  <a:pt x="4933" y="2179"/>
                                </a:lnTo>
                                <a:lnTo>
                                  <a:pt x="4905" y="2194"/>
                                </a:lnTo>
                                <a:lnTo>
                                  <a:pt x="4876" y="2209"/>
                                </a:lnTo>
                                <a:lnTo>
                                  <a:pt x="4846" y="2224"/>
                                </a:lnTo>
                                <a:lnTo>
                                  <a:pt x="4814" y="2237"/>
                                </a:lnTo>
                                <a:lnTo>
                                  <a:pt x="4781" y="2249"/>
                                </a:lnTo>
                                <a:lnTo>
                                  <a:pt x="4746" y="2260"/>
                                </a:lnTo>
                                <a:lnTo>
                                  <a:pt x="4709" y="2271"/>
                                </a:lnTo>
                                <a:lnTo>
                                  <a:pt x="4670" y="2279"/>
                                </a:lnTo>
                                <a:lnTo>
                                  <a:pt x="4629" y="2286"/>
                                </a:lnTo>
                                <a:lnTo>
                                  <a:pt x="4585" y="2291"/>
                                </a:lnTo>
                                <a:lnTo>
                                  <a:pt x="4538" y="2294"/>
                                </a:lnTo>
                                <a:lnTo>
                                  <a:pt x="4487" y="2296"/>
                                </a:lnTo>
                                <a:lnTo>
                                  <a:pt x="4440" y="2294"/>
                                </a:lnTo>
                                <a:lnTo>
                                  <a:pt x="4395" y="2292"/>
                                </a:lnTo>
                                <a:lnTo>
                                  <a:pt x="4353" y="2287"/>
                                </a:lnTo>
                                <a:lnTo>
                                  <a:pt x="4313" y="2280"/>
                                </a:lnTo>
                                <a:lnTo>
                                  <a:pt x="4275" y="2272"/>
                                </a:lnTo>
                                <a:lnTo>
                                  <a:pt x="4238" y="2264"/>
                                </a:lnTo>
                                <a:lnTo>
                                  <a:pt x="4204" y="2253"/>
                                </a:lnTo>
                                <a:lnTo>
                                  <a:pt x="4172" y="2241"/>
                                </a:lnTo>
                                <a:lnTo>
                                  <a:pt x="4140" y="2228"/>
                                </a:lnTo>
                                <a:lnTo>
                                  <a:pt x="4111" y="2215"/>
                                </a:lnTo>
                                <a:lnTo>
                                  <a:pt x="4083" y="2201"/>
                                </a:lnTo>
                                <a:lnTo>
                                  <a:pt x="4057" y="2187"/>
                                </a:lnTo>
                                <a:lnTo>
                                  <a:pt x="4005" y="2157"/>
                                </a:lnTo>
                                <a:lnTo>
                                  <a:pt x="3956" y="2127"/>
                                </a:lnTo>
                                <a:lnTo>
                                  <a:pt x="3935" y="2114"/>
                                </a:lnTo>
                                <a:lnTo>
                                  <a:pt x="3883" y="2080"/>
                                </a:lnTo>
                                <a:lnTo>
                                  <a:pt x="3854" y="2062"/>
                                </a:lnTo>
                                <a:lnTo>
                                  <a:pt x="3822" y="2043"/>
                                </a:lnTo>
                                <a:lnTo>
                                  <a:pt x="3788" y="2025"/>
                                </a:lnTo>
                                <a:lnTo>
                                  <a:pt x="3751" y="2006"/>
                                </a:lnTo>
                                <a:lnTo>
                                  <a:pt x="3713" y="1989"/>
                                </a:lnTo>
                                <a:lnTo>
                                  <a:pt x="3672" y="1971"/>
                                </a:lnTo>
                                <a:lnTo>
                                  <a:pt x="3628" y="1956"/>
                                </a:lnTo>
                                <a:lnTo>
                                  <a:pt x="3583" y="1940"/>
                                </a:lnTo>
                                <a:lnTo>
                                  <a:pt x="3535" y="1927"/>
                                </a:lnTo>
                                <a:lnTo>
                                  <a:pt x="3484" y="1916"/>
                                </a:lnTo>
                                <a:lnTo>
                                  <a:pt x="3430" y="1906"/>
                                </a:lnTo>
                                <a:lnTo>
                                  <a:pt x="3403" y="1903"/>
                                </a:lnTo>
                                <a:lnTo>
                                  <a:pt x="3375" y="1899"/>
                                </a:lnTo>
                                <a:lnTo>
                                  <a:pt x="3345" y="1897"/>
                                </a:lnTo>
                                <a:lnTo>
                                  <a:pt x="3314" y="1894"/>
                                </a:lnTo>
                                <a:lnTo>
                                  <a:pt x="3285" y="1893"/>
                                </a:lnTo>
                                <a:lnTo>
                                  <a:pt x="3253" y="1893"/>
                                </a:lnTo>
                                <a:lnTo>
                                  <a:pt x="3222" y="1893"/>
                                </a:lnTo>
                                <a:lnTo>
                                  <a:pt x="3192" y="1894"/>
                                </a:lnTo>
                                <a:lnTo>
                                  <a:pt x="3162" y="1897"/>
                                </a:lnTo>
                                <a:lnTo>
                                  <a:pt x="3133" y="1899"/>
                                </a:lnTo>
                                <a:lnTo>
                                  <a:pt x="3104" y="1901"/>
                                </a:lnTo>
                                <a:lnTo>
                                  <a:pt x="3077" y="1906"/>
                                </a:lnTo>
                                <a:lnTo>
                                  <a:pt x="3024" y="1914"/>
                                </a:lnTo>
                                <a:lnTo>
                                  <a:pt x="2973" y="1926"/>
                                </a:lnTo>
                                <a:lnTo>
                                  <a:pt x="2925" y="1939"/>
                                </a:lnTo>
                                <a:lnTo>
                                  <a:pt x="2880" y="1954"/>
                                </a:lnTo>
                                <a:lnTo>
                                  <a:pt x="2838" y="1970"/>
                                </a:lnTo>
                                <a:lnTo>
                                  <a:pt x="2796" y="1988"/>
                                </a:lnTo>
                                <a:lnTo>
                                  <a:pt x="2759" y="2005"/>
                                </a:lnTo>
                                <a:lnTo>
                                  <a:pt x="2722" y="2024"/>
                                </a:lnTo>
                                <a:lnTo>
                                  <a:pt x="2689" y="2042"/>
                                </a:lnTo>
                                <a:lnTo>
                                  <a:pt x="2657" y="2061"/>
                                </a:lnTo>
                                <a:lnTo>
                                  <a:pt x="2626" y="2078"/>
                                </a:lnTo>
                                <a:lnTo>
                                  <a:pt x="2572" y="2113"/>
                                </a:lnTo>
                                <a:lnTo>
                                  <a:pt x="2518" y="2146"/>
                                </a:lnTo>
                                <a:lnTo>
                                  <a:pt x="2464" y="2179"/>
                                </a:lnTo>
                                <a:lnTo>
                                  <a:pt x="2435" y="2194"/>
                                </a:lnTo>
                                <a:lnTo>
                                  <a:pt x="2407" y="2209"/>
                                </a:lnTo>
                                <a:lnTo>
                                  <a:pt x="2376" y="2224"/>
                                </a:lnTo>
                                <a:lnTo>
                                  <a:pt x="2344" y="2237"/>
                                </a:lnTo>
                                <a:lnTo>
                                  <a:pt x="2311" y="2249"/>
                                </a:lnTo>
                                <a:lnTo>
                                  <a:pt x="2277" y="2260"/>
                                </a:lnTo>
                                <a:lnTo>
                                  <a:pt x="2241" y="2271"/>
                                </a:lnTo>
                                <a:lnTo>
                                  <a:pt x="2202" y="2279"/>
                                </a:lnTo>
                                <a:lnTo>
                                  <a:pt x="2159" y="2286"/>
                                </a:lnTo>
                                <a:lnTo>
                                  <a:pt x="2115" y="2291"/>
                                </a:lnTo>
                                <a:lnTo>
                                  <a:pt x="2068" y="2294"/>
                                </a:lnTo>
                                <a:lnTo>
                                  <a:pt x="2019" y="2296"/>
                                </a:lnTo>
                                <a:lnTo>
                                  <a:pt x="1968" y="2294"/>
                                </a:lnTo>
                                <a:lnTo>
                                  <a:pt x="1921" y="2291"/>
                                </a:lnTo>
                                <a:lnTo>
                                  <a:pt x="1877" y="2286"/>
                                </a:lnTo>
                                <a:lnTo>
                                  <a:pt x="1835" y="2279"/>
                                </a:lnTo>
                                <a:lnTo>
                                  <a:pt x="1796" y="2270"/>
                                </a:lnTo>
                                <a:lnTo>
                                  <a:pt x="1758" y="2260"/>
                                </a:lnTo>
                                <a:lnTo>
                                  <a:pt x="1722" y="2248"/>
                                </a:lnTo>
                                <a:lnTo>
                                  <a:pt x="1689" y="2235"/>
                                </a:lnTo>
                                <a:lnTo>
                                  <a:pt x="1658" y="2222"/>
                                </a:lnTo>
                                <a:lnTo>
                                  <a:pt x="1627" y="2208"/>
                                </a:lnTo>
                                <a:lnTo>
                                  <a:pt x="1597" y="2193"/>
                                </a:lnTo>
                                <a:lnTo>
                                  <a:pt x="1570" y="2178"/>
                                </a:lnTo>
                                <a:lnTo>
                                  <a:pt x="1517" y="2146"/>
                                </a:lnTo>
                                <a:lnTo>
                                  <a:pt x="1466" y="2114"/>
                                </a:lnTo>
                                <a:lnTo>
                                  <a:pt x="1413" y="2080"/>
                                </a:lnTo>
                                <a:lnTo>
                                  <a:pt x="1384" y="2062"/>
                                </a:lnTo>
                                <a:lnTo>
                                  <a:pt x="1352" y="2043"/>
                                </a:lnTo>
                                <a:lnTo>
                                  <a:pt x="1318" y="2025"/>
                                </a:lnTo>
                                <a:lnTo>
                                  <a:pt x="1282" y="2006"/>
                                </a:lnTo>
                                <a:lnTo>
                                  <a:pt x="1243" y="1989"/>
                                </a:lnTo>
                                <a:lnTo>
                                  <a:pt x="1203" y="1971"/>
                                </a:lnTo>
                                <a:lnTo>
                                  <a:pt x="1160" y="1956"/>
                                </a:lnTo>
                                <a:lnTo>
                                  <a:pt x="1114" y="1940"/>
                                </a:lnTo>
                                <a:lnTo>
                                  <a:pt x="1065" y="1927"/>
                                </a:lnTo>
                                <a:lnTo>
                                  <a:pt x="1014" y="1916"/>
                                </a:lnTo>
                                <a:lnTo>
                                  <a:pt x="961" y="1906"/>
                                </a:lnTo>
                                <a:lnTo>
                                  <a:pt x="933" y="1903"/>
                                </a:lnTo>
                                <a:lnTo>
                                  <a:pt x="905" y="1899"/>
                                </a:lnTo>
                                <a:lnTo>
                                  <a:pt x="875" y="1897"/>
                                </a:lnTo>
                                <a:lnTo>
                                  <a:pt x="846" y="1894"/>
                                </a:lnTo>
                                <a:lnTo>
                                  <a:pt x="815" y="1893"/>
                                </a:lnTo>
                                <a:lnTo>
                                  <a:pt x="783" y="1893"/>
                                </a:lnTo>
                                <a:lnTo>
                                  <a:pt x="752" y="1893"/>
                                </a:lnTo>
                                <a:lnTo>
                                  <a:pt x="722" y="1894"/>
                                </a:lnTo>
                                <a:lnTo>
                                  <a:pt x="692" y="1897"/>
                                </a:lnTo>
                                <a:lnTo>
                                  <a:pt x="663" y="1899"/>
                                </a:lnTo>
                                <a:lnTo>
                                  <a:pt x="634" y="1901"/>
                                </a:lnTo>
                                <a:lnTo>
                                  <a:pt x="607" y="1906"/>
                                </a:lnTo>
                                <a:lnTo>
                                  <a:pt x="554" y="1914"/>
                                </a:lnTo>
                                <a:lnTo>
                                  <a:pt x="503" y="1926"/>
                                </a:lnTo>
                                <a:lnTo>
                                  <a:pt x="456" y="1939"/>
                                </a:lnTo>
                                <a:lnTo>
                                  <a:pt x="410" y="1954"/>
                                </a:lnTo>
                                <a:lnTo>
                                  <a:pt x="368" y="1970"/>
                                </a:lnTo>
                                <a:lnTo>
                                  <a:pt x="328" y="1988"/>
                                </a:lnTo>
                                <a:lnTo>
                                  <a:pt x="289" y="2005"/>
                                </a:lnTo>
                                <a:lnTo>
                                  <a:pt x="253" y="2024"/>
                                </a:lnTo>
                                <a:lnTo>
                                  <a:pt x="219" y="2042"/>
                                </a:lnTo>
                                <a:lnTo>
                                  <a:pt x="187" y="2061"/>
                                </a:lnTo>
                                <a:lnTo>
                                  <a:pt x="158" y="2078"/>
                                </a:lnTo>
                                <a:lnTo>
                                  <a:pt x="102" y="2113"/>
                                </a:lnTo>
                                <a:lnTo>
                                  <a:pt x="51" y="2144"/>
                                </a:lnTo>
                                <a:lnTo>
                                  <a:pt x="0" y="2175"/>
                                </a:lnTo>
                                <a:lnTo>
                                  <a:pt x="0" y="2445"/>
                                </a:lnTo>
                                <a:lnTo>
                                  <a:pt x="34" y="2430"/>
                                </a:lnTo>
                                <a:lnTo>
                                  <a:pt x="67" y="2414"/>
                                </a:lnTo>
                                <a:lnTo>
                                  <a:pt x="98" y="2397"/>
                                </a:lnTo>
                                <a:lnTo>
                                  <a:pt x="127" y="2380"/>
                                </a:lnTo>
                                <a:lnTo>
                                  <a:pt x="181" y="2349"/>
                                </a:lnTo>
                                <a:lnTo>
                                  <a:pt x="230" y="2318"/>
                                </a:lnTo>
                                <a:lnTo>
                                  <a:pt x="284" y="2285"/>
                                </a:lnTo>
                                <a:lnTo>
                                  <a:pt x="338" y="2253"/>
                                </a:lnTo>
                                <a:lnTo>
                                  <a:pt x="367" y="2237"/>
                                </a:lnTo>
                                <a:lnTo>
                                  <a:pt x="396" y="2222"/>
                                </a:lnTo>
                                <a:lnTo>
                                  <a:pt x="426" y="2207"/>
                                </a:lnTo>
                                <a:lnTo>
                                  <a:pt x="457" y="2194"/>
                                </a:lnTo>
                                <a:lnTo>
                                  <a:pt x="490" y="2182"/>
                                </a:lnTo>
                                <a:lnTo>
                                  <a:pt x="526" y="2170"/>
                                </a:lnTo>
                                <a:lnTo>
                                  <a:pt x="562" y="2161"/>
                                </a:lnTo>
                                <a:lnTo>
                                  <a:pt x="601" y="2152"/>
                                </a:lnTo>
                                <a:lnTo>
                                  <a:pt x="643" y="2144"/>
                                </a:lnTo>
                                <a:lnTo>
                                  <a:pt x="686" y="2140"/>
                                </a:lnTo>
                                <a:lnTo>
                                  <a:pt x="734" y="2136"/>
                                </a:lnTo>
                                <a:lnTo>
                                  <a:pt x="783" y="2135"/>
                                </a:lnTo>
                                <a:lnTo>
                                  <a:pt x="834" y="2136"/>
                                </a:lnTo>
                                <a:lnTo>
                                  <a:pt x="881" y="2140"/>
                                </a:lnTo>
                                <a:lnTo>
                                  <a:pt x="926" y="2146"/>
                                </a:lnTo>
                                <a:lnTo>
                                  <a:pt x="967" y="2153"/>
                                </a:lnTo>
                                <a:lnTo>
                                  <a:pt x="1007" y="2161"/>
                                </a:lnTo>
                                <a:lnTo>
                                  <a:pt x="1044" y="2172"/>
                                </a:lnTo>
                                <a:lnTo>
                                  <a:pt x="1079" y="2182"/>
                                </a:lnTo>
                                <a:lnTo>
                                  <a:pt x="1114" y="2195"/>
                                </a:lnTo>
                                <a:lnTo>
                                  <a:pt x="1145" y="2209"/>
                                </a:lnTo>
                                <a:lnTo>
                                  <a:pt x="1176" y="2224"/>
                                </a:lnTo>
                                <a:lnTo>
                                  <a:pt x="1204" y="2238"/>
                                </a:lnTo>
                                <a:lnTo>
                                  <a:pt x="1233" y="2254"/>
                                </a:lnTo>
                                <a:lnTo>
                                  <a:pt x="1286" y="2285"/>
                                </a:lnTo>
                                <a:lnTo>
                                  <a:pt x="1337" y="2317"/>
                                </a:lnTo>
                                <a:lnTo>
                                  <a:pt x="1389" y="2351"/>
                                </a:lnTo>
                                <a:lnTo>
                                  <a:pt x="1418" y="2369"/>
                                </a:lnTo>
                                <a:lnTo>
                                  <a:pt x="1450" y="2388"/>
                                </a:lnTo>
                                <a:lnTo>
                                  <a:pt x="1484" y="2406"/>
                                </a:lnTo>
                                <a:lnTo>
                                  <a:pt x="1520" y="2424"/>
                                </a:lnTo>
                                <a:lnTo>
                                  <a:pt x="1558" y="2442"/>
                                </a:lnTo>
                                <a:lnTo>
                                  <a:pt x="1600" y="2460"/>
                                </a:lnTo>
                                <a:lnTo>
                                  <a:pt x="1642" y="2476"/>
                                </a:lnTo>
                                <a:lnTo>
                                  <a:pt x="1688" y="2491"/>
                                </a:lnTo>
                                <a:lnTo>
                                  <a:pt x="1737" y="2504"/>
                                </a:lnTo>
                                <a:lnTo>
                                  <a:pt x="1787" y="2516"/>
                                </a:lnTo>
                                <a:lnTo>
                                  <a:pt x="1842" y="2526"/>
                                </a:lnTo>
                                <a:lnTo>
                                  <a:pt x="1869" y="2529"/>
                                </a:lnTo>
                                <a:lnTo>
                                  <a:pt x="1897" y="2533"/>
                                </a:lnTo>
                                <a:lnTo>
                                  <a:pt x="1927" y="2535"/>
                                </a:lnTo>
                                <a:lnTo>
                                  <a:pt x="1956" y="2536"/>
                                </a:lnTo>
                                <a:lnTo>
                                  <a:pt x="1987" y="2537"/>
                                </a:lnTo>
                                <a:lnTo>
                                  <a:pt x="2019" y="2537"/>
                                </a:lnTo>
                                <a:lnTo>
                                  <a:pt x="2049" y="2537"/>
                                </a:lnTo>
                                <a:lnTo>
                                  <a:pt x="2080" y="2536"/>
                                </a:lnTo>
                                <a:lnTo>
                                  <a:pt x="2110" y="2535"/>
                                </a:lnTo>
                                <a:lnTo>
                                  <a:pt x="2139" y="2533"/>
                                </a:lnTo>
                                <a:lnTo>
                                  <a:pt x="2167" y="2529"/>
                                </a:lnTo>
                                <a:lnTo>
                                  <a:pt x="2195" y="2526"/>
                                </a:lnTo>
                                <a:lnTo>
                                  <a:pt x="2248" y="2516"/>
                                </a:lnTo>
                                <a:lnTo>
                                  <a:pt x="2298" y="2506"/>
                                </a:lnTo>
                                <a:lnTo>
                                  <a:pt x="2347" y="2491"/>
                                </a:lnTo>
                                <a:lnTo>
                                  <a:pt x="2392" y="2477"/>
                                </a:lnTo>
                                <a:lnTo>
                                  <a:pt x="2434" y="2461"/>
                                </a:lnTo>
                                <a:lnTo>
                                  <a:pt x="2474" y="2444"/>
                                </a:lnTo>
                                <a:lnTo>
                                  <a:pt x="2513" y="2425"/>
                                </a:lnTo>
                                <a:lnTo>
                                  <a:pt x="2549" y="2408"/>
                                </a:lnTo>
                                <a:lnTo>
                                  <a:pt x="2583" y="2389"/>
                                </a:lnTo>
                                <a:lnTo>
                                  <a:pt x="2615" y="2370"/>
                                </a:lnTo>
                                <a:lnTo>
                                  <a:pt x="2645" y="2352"/>
                                </a:lnTo>
                                <a:lnTo>
                                  <a:pt x="2700" y="2318"/>
                                </a:lnTo>
                                <a:lnTo>
                                  <a:pt x="2753" y="2285"/>
                                </a:lnTo>
                                <a:lnTo>
                                  <a:pt x="2808" y="2253"/>
                                </a:lnTo>
                                <a:lnTo>
                                  <a:pt x="2836" y="2237"/>
                                </a:lnTo>
                                <a:lnTo>
                                  <a:pt x="2865" y="2222"/>
                                </a:lnTo>
                                <a:lnTo>
                                  <a:pt x="2895" y="2207"/>
                                </a:lnTo>
                                <a:lnTo>
                                  <a:pt x="2927" y="2194"/>
                                </a:lnTo>
                                <a:lnTo>
                                  <a:pt x="2960" y="2182"/>
                                </a:lnTo>
                                <a:lnTo>
                                  <a:pt x="2995" y="2170"/>
                                </a:lnTo>
                                <a:lnTo>
                                  <a:pt x="3031" y="2161"/>
                                </a:lnTo>
                                <a:lnTo>
                                  <a:pt x="3070" y="2152"/>
                                </a:lnTo>
                                <a:lnTo>
                                  <a:pt x="3111" y="2144"/>
                                </a:lnTo>
                                <a:lnTo>
                                  <a:pt x="3156" y="2140"/>
                                </a:lnTo>
                                <a:lnTo>
                                  <a:pt x="3203" y="2136"/>
                                </a:lnTo>
                                <a:lnTo>
                                  <a:pt x="3253" y="2135"/>
                                </a:lnTo>
                                <a:lnTo>
                                  <a:pt x="3303" y="2136"/>
                                </a:lnTo>
                                <a:lnTo>
                                  <a:pt x="3350" y="2140"/>
                                </a:lnTo>
                                <a:lnTo>
                                  <a:pt x="3395" y="2146"/>
                                </a:lnTo>
                                <a:lnTo>
                                  <a:pt x="3437" y="2153"/>
                                </a:lnTo>
                                <a:lnTo>
                                  <a:pt x="3476" y="2161"/>
                                </a:lnTo>
                                <a:lnTo>
                                  <a:pt x="3514" y="2172"/>
                                </a:lnTo>
                                <a:lnTo>
                                  <a:pt x="3549" y="2182"/>
                                </a:lnTo>
                                <a:lnTo>
                                  <a:pt x="3582" y="2195"/>
                                </a:lnTo>
                                <a:lnTo>
                                  <a:pt x="3614" y="2209"/>
                                </a:lnTo>
                                <a:lnTo>
                                  <a:pt x="3645" y="2224"/>
                                </a:lnTo>
                                <a:lnTo>
                                  <a:pt x="3674" y="2238"/>
                                </a:lnTo>
                                <a:lnTo>
                                  <a:pt x="3701" y="2254"/>
                                </a:lnTo>
                                <a:lnTo>
                                  <a:pt x="3755" y="2285"/>
                                </a:lnTo>
                                <a:lnTo>
                                  <a:pt x="3805" y="2317"/>
                                </a:lnTo>
                                <a:lnTo>
                                  <a:pt x="3858" y="2351"/>
                                </a:lnTo>
                                <a:lnTo>
                                  <a:pt x="3888" y="2369"/>
                                </a:lnTo>
                                <a:lnTo>
                                  <a:pt x="3920" y="2388"/>
                                </a:lnTo>
                                <a:lnTo>
                                  <a:pt x="3953" y="2406"/>
                                </a:lnTo>
                                <a:lnTo>
                                  <a:pt x="3989" y="2424"/>
                                </a:lnTo>
                                <a:lnTo>
                                  <a:pt x="4028" y="2442"/>
                                </a:lnTo>
                                <a:lnTo>
                                  <a:pt x="4068" y="2460"/>
                                </a:lnTo>
                                <a:lnTo>
                                  <a:pt x="4112" y="2476"/>
                                </a:lnTo>
                                <a:lnTo>
                                  <a:pt x="4158" y="2491"/>
                                </a:lnTo>
                                <a:lnTo>
                                  <a:pt x="4207" y="2504"/>
                                </a:lnTo>
                                <a:lnTo>
                                  <a:pt x="4257" y="2516"/>
                                </a:lnTo>
                                <a:lnTo>
                                  <a:pt x="4310" y="2526"/>
                                </a:lnTo>
                                <a:lnTo>
                                  <a:pt x="4339" y="2529"/>
                                </a:lnTo>
                                <a:lnTo>
                                  <a:pt x="4367" y="2533"/>
                                </a:lnTo>
                                <a:lnTo>
                                  <a:pt x="4397" y="2535"/>
                                </a:lnTo>
                                <a:lnTo>
                                  <a:pt x="4426" y="2536"/>
                                </a:lnTo>
                                <a:lnTo>
                                  <a:pt x="4457" y="2537"/>
                                </a:lnTo>
                                <a:lnTo>
                                  <a:pt x="4487" y="2537"/>
                                </a:lnTo>
                                <a:lnTo>
                                  <a:pt x="4519" y="2537"/>
                                </a:lnTo>
                                <a:lnTo>
                                  <a:pt x="4550" y="2536"/>
                                </a:lnTo>
                                <a:lnTo>
                                  <a:pt x="4579" y="2535"/>
                                </a:lnTo>
                                <a:lnTo>
                                  <a:pt x="4609" y="2533"/>
                                </a:lnTo>
                                <a:lnTo>
                                  <a:pt x="4637" y="2529"/>
                                </a:lnTo>
                                <a:lnTo>
                                  <a:pt x="4664" y="2526"/>
                                </a:lnTo>
                                <a:lnTo>
                                  <a:pt x="4718" y="2516"/>
                                </a:lnTo>
                                <a:lnTo>
                                  <a:pt x="4768" y="2506"/>
                                </a:lnTo>
                                <a:lnTo>
                                  <a:pt x="4815" y="2491"/>
                                </a:lnTo>
                                <a:lnTo>
                                  <a:pt x="4860" y="2477"/>
                                </a:lnTo>
                                <a:lnTo>
                                  <a:pt x="4904" y="2461"/>
                                </a:lnTo>
                                <a:lnTo>
                                  <a:pt x="4944" y="2444"/>
                                </a:lnTo>
                                <a:lnTo>
                                  <a:pt x="4982" y="2425"/>
                                </a:lnTo>
                                <a:lnTo>
                                  <a:pt x="5018" y="2408"/>
                                </a:lnTo>
                                <a:lnTo>
                                  <a:pt x="5053" y="2389"/>
                                </a:lnTo>
                                <a:lnTo>
                                  <a:pt x="5085" y="2370"/>
                                </a:lnTo>
                                <a:lnTo>
                                  <a:pt x="5114" y="2352"/>
                                </a:lnTo>
                                <a:lnTo>
                                  <a:pt x="5170" y="2318"/>
                                </a:lnTo>
                                <a:lnTo>
                                  <a:pt x="5223" y="2285"/>
                                </a:lnTo>
                                <a:lnTo>
                                  <a:pt x="5277" y="2253"/>
                                </a:lnTo>
                                <a:lnTo>
                                  <a:pt x="5305" y="2237"/>
                                </a:lnTo>
                                <a:lnTo>
                                  <a:pt x="5335" y="2222"/>
                                </a:lnTo>
                                <a:lnTo>
                                  <a:pt x="5364" y="2207"/>
                                </a:lnTo>
                                <a:lnTo>
                                  <a:pt x="5396" y="2194"/>
                                </a:lnTo>
                                <a:lnTo>
                                  <a:pt x="5429" y="2182"/>
                                </a:lnTo>
                                <a:lnTo>
                                  <a:pt x="5465" y="2170"/>
                                </a:lnTo>
                                <a:lnTo>
                                  <a:pt x="5501" y="2161"/>
                                </a:lnTo>
                                <a:lnTo>
                                  <a:pt x="5540" y="2152"/>
                                </a:lnTo>
                                <a:lnTo>
                                  <a:pt x="5581" y="2144"/>
                                </a:lnTo>
                                <a:lnTo>
                                  <a:pt x="5625" y="2140"/>
                                </a:lnTo>
                                <a:lnTo>
                                  <a:pt x="5672" y="2136"/>
                                </a:lnTo>
                                <a:lnTo>
                                  <a:pt x="5723" y="2135"/>
                                </a:lnTo>
                                <a:lnTo>
                                  <a:pt x="5773" y="2136"/>
                                </a:lnTo>
                                <a:lnTo>
                                  <a:pt x="5820" y="2140"/>
                                </a:lnTo>
                                <a:lnTo>
                                  <a:pt x="5865" y="2146"/>
                                </a:lnTo>
                                <a:lnTo>
                                  <a:pt x="5906" y="2153"/>
                                </a:lnTo>
                                <a:lnTo>
                                  <a:pt x="5946" y="2161"/>
                                </a:lnTo>
                                <a:lnTo>
                                  <a:pt x="5984" y="2172"/>
                                </a:lnTo>
                                <a:lnTo>
                                  <a:pt x="6019" y="2182"/>
                                </a:lnTo>
                                <a:lnTo>
                                  <a:pt x="6052" y="2195"/>
                                </a:lnTo>
                                <a:lnTo>
                                  <a:pt x="6084" y="2209"/>
                                </a:lnTo>
                                <a:lnTo>
                                  <a:pt x="6115" y="2224"/>
                                </a:lnTo>
                                <a:lnTo>
                                  <a:pt x="6143" y="2238"/>
                                </a:lnTo>
                                <a:lnTo>
                                  <a:pt x="6171" y="2254"/>
                                </a:lnTo>
                                <a:lnTo>
                                  <a:pt x="6225" y="2285"/>
                                </a:lnTo>
                                <a:lnTo>
                                  <a:pt x="6275" y="2317"/>
                                </a:lnTo>
                                <a:lnTo>
                                  <a:pt x="6286" y="2324"/>
                                </a:lnTo>
                                <a:lnTo>
                                  <a:pt x="6286" y="2041"/>
                                </a:lnTo>
                                <a:lnTo>
                                  <a:pt x="6234" y="2013"/>
                                </a:lnTo>
                                <a:lnTo>
                                  <a:pt x="6207" y="1999"/>
                                </a:lnTo>
                                <a:lnTo>
                                  <a:pt x="6177" y="1986"/>
                                </a:lnTo>
                                <a:lnTo>
                                  <a:pt x="6148" y="1973"/>
                                </a:lnTo>
                                <a:lnTo>
                                  <a:pt x="6116" y="1962"/>
                                </a:lnTo>
                                <a:lnTo>
                                  <a:pt x="6083" y="1950"/>
                                </a:lnTo>
                                <a:lnTo>
                                  <a:pt x="6049" y="1939"/>
                                </a:lnTo>
                                <a:lnTo>
                                  <a:pt x="6013" y="1929"/>
                                </a:lnTo>
                                <a:lnTo>
                                  <a:pt x="5976" y="1920"/>
                                </a:lnTo>
                                <a:lnTo>
                                  <a:pt x="5938" y="1912"/>
                                </a:lnTo>
                                <a:lnTo>
                                  <a:pt x="5898" y="1906"/>
                                </a:lnTo>
                                <a:lnTo>
                                  <a:pt x="5856" y="1900"/>
                                </a:lnTo>
                                <a:lnTo>
                                  <a:pt x="5813" y="1897"/>
                                </a:lnTo>
                                <a:lnTo>
                                  <a:pt x="5769" y="1894"/>
                                </a:lnTo>
                                <a:lnTo>
                                  <a:pt x="5723" y="18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27CBA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564636F3">
                              <w:pPr>
                                <w:jc w:val="center"/>
                                <w:rPr>
                                  <w:color w:val="FFFFFF" w:themeColor="background1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</w:p>
                          </w:txbxContent>
                        </wps:txbx>
                        <wps:bodyPr anchor="ctr">
                          <a:scene3d>
                            <a:camera prst="orthographicFront"/>
                            <a:lightRig rig="threePt" dir="t"/>
                          </a:scene3d>
                          <a:sp3d>
                            <a:contourClr>
                              <a:srgbClr val="FFFFFF"/>
                            </a:contourClr>
                          </a:sp3d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1.75pt;margin-top:691.55pt;height:34.8pt;width:413.55pt;z-index:251673600;mso-width-relative:page;mso-height-relative:page;" coordorigin="9109,15509" coordsize="8271,696" o:gfxdata="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">
                <o:lock v:ext="edit" aspectratio="f"/>
                <v:shape id="文本框 58" o:spid="_x0000_s1026" o:spt="202" type="#_x0000_t202" style="position:absolute;left:9524;top:15509;height:697;width:7857;" filled="f" stroked="f" coordsize="21600,21600" o:gfxdata="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92we7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4667E780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440" w:lineRule="exact"/>
                          <w:textAlignment w:val="auto"/>
                          <w:rPr>
                            <w:rFonts w:hint="eastAsia" w:ascii="汉仪文黑-55简" w:hAnsi="汉仪文黑-55简" w:eastAsia="汉仪文黑-55简" w:cs="汉仪文黑-55简"/>
                            <w:color w:val="2D336A"/>
                            <w:sz w:val="24"/>
                            <w:szCs w:val="24"/>
                            <w:lang w:val="en-US" w:eastAsia="zh-CN"/>
                          </w:rPr>
                        </w:pPr>
                        <w:r>
                          <w:rPr>
                            <w:rFonts w:hint="eastAsia" w:ascii="汉仪文黑-55简" w:hAnsi="汉仪文黑-55简" w:eastAsia="汉仪文黑-55简" w:cs="汉仪文黑-55简"/>
                            <w:b/>
                            <w:bCs/>
                            <w:color w:val="2D336A"/>
                            <w:sz w:val="24"/>
                            <w:szCs w:val="24"/>
                            <w:lang w:val="en-US" w:eastAsia="zh-CN"/>
                          </w:rPr>
                          <w:t>音乐          跑步          绘画          阅读          游泳</w:t>
                        </w:r>
                      </w:p>
                    </w:txbxContent>
                  </v:textbox>
                </v:shape>
                <v:shape id="11_Shape" o:spid="_x0000_s1026" o:spt="100" style="position:absolute;left:11959;top:15620;height:482;width:482;v-text-anchor:middle-center;" fillcolor="#727CBA" filled="t" stroked="f" coordsize="3970,4043" o:gfxdata="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tETMr4A&#10;AADdAAAADwAAAAAAAAABACAAAAAiAAAAZHJzL2Rvd25yZXYueG1sUEsBAhQAFAAAAAgAh07iQDMv&#10;BZ47AAAAOQAAABAAAAAAAAAAAQAgAAAADQEAAGRycy9zaGFwZXhtbC54bWxQSwUGAAAAAAYABgBb&#10;AQAAtwMAAAAA&#10;" path="m2765,2056c2833,2655,1948,2832,1675,2859c1716,2437,1662,1729,2329,1729c2261,1688,2438,1293,2615,1089c2847,0,1975,340,1594,490c0,1661,1103,2873,1158,2941c2343,4043,3687,2235,3310,1661c3268,1686,2928,2042,2765,2056xm2098,667c2239,667,2353,781,2353,922c2353,1063,2239,1178,2098,1178c1956,1178,1842,1063,1842,922c1842,781,1956,667,2098,667xm1280,2403c1139,2403,1025,2289,1025,2148c1025,2007,1139,1893,1280,1893c1422,1893,1536,2007,1536,2148c1536,2289,1422,2403,1280,2403xm1485,1654c1344,1654,1229,1540,1229,1399c1229,1258,1344,1144,1485,1144c1626,1144,1740,1258,1740,1399c1740,1540,1626,1654,1485,1654xm2461,1745c2461,1743,2462,1741,2462,1739c2447,1728,2443,1728,2461,1745xm2722,1927c3107,1768,3970,236,3970,236c3891,168,3891,168,3891,168c3891,168,2597,1292,2462,1739c2509,1771,2662,1893,2722,1927xm2063,1949c1871,2097,1927,2539,1825,2698c2041,2539,2358,2585,2529,2301c2585,2142,2483,1745,2063,1949xe">
                  <v:path textboxrect="0,0,3970,4043" o:connectlocs="149420,109151;90517,151782;125859,91791;141314,57814;86139,26013;62578,156135;178872,88181;149420,109151;113376,35410;127156,48948;113376,62539;99541,48948;113376,35410;69171,127573;55391,114035;69171,100498;83005,114035;69171,127573;80249,87809;66415,74272;80249,60734;94029,74272;80249,87809;132992,92641;133046,92322;132992,92641;147097,102303;214539,12529;210270,8918;133046,92322;147097,102303;111484,103471;98623,143235;136667,122158;111484,103471" o:connectangles="0,0,0,0,0,0,0,0,0,0,0,0,0,0,0,0,0,0,0,0,0,0,0,0,0,0,0,0,0,0,0,0,0,0,0"/>
                  <v:fill on="t" focussize="0,0"/>
                  <v:stroke on="f"/>
                  <v:imagedata o:title=""/>
                  <o:lock v:ext="edit" aspectratio="f"/>
                  <v:textbox>
                    <w:txbxContent>
                      <w:p w14:paraId="29A07A96">
                        <w:pPr>
                          <w:jc w:val="center"/>
                        </w:pPr>
                      </w:p>
                    </w:txbxContent>
                  </v:textbox>
                </v:shape>
                <v:shape id="22_Shape" o:spid="_x0000_s1026" o:spt="100" style="position:absolute;left:10517;top:15612;height:397;width:454;v-text-anchor:middle-center;" fillcolor="#727CBA" filled="t" stroked="f" coordsize="12269552,11753851" o:gfxdata="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Byk3LsAAADd&#10;AAAADwAAAAAAAAABACAAAAAiAAAAZHJzL2Rvd25yZXYueG1sUEsBAhQAFAAAAAgAh07iQDMvBZ47&#10;AAAAOQAAABAAAAAAAAAAAQAgAAAACgEAAGRycy9zaGFwZXhtbC54bWxQSwUGAAAAAAYABgBbAQAA&#10;tAMAAAAA&#10;" path="m5478990,1790700c7986505,1790700,7986505,1790700,7986505,1790700c8170440,1790700,8335605,1862026,8459480,1982155c10058584,3581364,10058584,3581364,10058584,3581364c11383663,2256197,11383663,2256197,11383663,2256197c11477507,2177363,11597628,2132315,11729010,2132315c12029311,2132315,12269552,2372572,12269552,2669139c12269552,2796776,12220753,2916904,12145678,3007000c10546573,4621226,10546573,4621226,10546573,4621226c10062338,5105494,9671946,4692552,9671946,4692552c8692213,3709001,8692213,3709001,8692213,3709001c7156923,5480895,7156923,5480895,7156923,5480895c8560831,6884896,8560831,6884896,8560831,6884896c8560831,6884896,8857379,7158939,8688459,7707025c7900169,11220781,7900169,11220781,7900169,11220781c7840108,11524856,7569837,11753851,7247013,11753851c6879144,11753851,6578843,11453530,6578843,11085637c6578843,11025572,6586351,10969262,6597612,10916706c7247013,8037378,7247013,8037378,7247013,8037378c5647909,6483216,5647909,6483216,5647909,6483216c4277784,8014854,4277784,8014854,4277784,8014854c4277784,8014854,4056312,8288897,3463217,8270127c681676,8273881,681676,8273881,681676,8273881c370114,8277635,88581,8067410,17260,7752073c-65323,7391688,156149,7038811,516511,6956222c572817,6944960,629124,6941206,685430,6941206c3080333,6948714,3080333,6948714,3080333,6948714c6623888,2841824,6623888,2841824,6623888,2841824l5696708,2838070c4086342,4696306,4086342,4696306,4086342,4696306c3992498,4812681,3849855,4884007,3688443,4884007c3399403,4884007,3166669,4651258,3166669,4365953c3166669,4208284,3234237,4069386,3343097,3975536c5077337,1978401,5077337,1978401,5077337,1978401c5171181,1862026,5313824,1790700,5478990,1790700xm9252509,0c9823713,0,10286766,463053,10286766,1034257c10286766,1605461,9823713,2068514,9252509,2068514c8681305,2068514,8218252,1605461,8218252,1034257c8218252,463053,8681305,0,9252509,0xe">
                  <v:path textboxrect="0,0,12269552,11753851" o:connectlocs="29,8;43,8;45,9;54,17;61,11;63,10;66,13;65,14;57,22;52,23;47,18;38,27;46,34;47,38;42,55;39,58;35,54;35,54;39,39;30,32;23,39;18,40;3,41;0,38;2,34;3,34;16,34;35,14;30,14;22,23;20,24;17,21;18,19;27,9;29,8;50,0;55,5;50,10;44,5;50,0" o:connectangles="0,0,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  <v:textbox>
                    <w:txbxContent>
                      <w:p w14:paraId="7B78DF5C">
                        <w:pPr>
                          <w:jc w:val="center"/>
                        </w:pPr>
                      </w:p>
                    </w:txbxContent>
                  </v:textbox>
                </v:shape>
                <v:shape id="33_Shape" o:spid="_x0000_s1026" o:spt="100" style="position:absolute;left:14179;top:15646;height:357;width:357;v-text-anchor:middle-center;" fillcolor="#727CBA" filled="t" stroked="f" coordsize="8965002,8673857" o:gfxdata="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iVvSq/&#10;AAAA3QAAAA8AAAAAAAAAAQAgAAAAIgAAAGRycy9kb3ducmV2LnhtbFBLAQIUABQAAAAIAIdO4kAz&#10;LwWeOwAAADkAAAAQAAAAAAAAAAEAIAAAAA4BAABkcnMvc2hhcGV4bWwueG1sUEsFBgAAAAAGAAYA&#10;WwEAALgDAAAAAA==&#10;" path="m8267042,3603669c8267042,3603669,8267042,3603669,8503636,3603669c8770275,3603669,9115779,3885289,8894206,4343392c8894206,4343392,8894206,4343392,6963891,7249712c6817428,7463743,6610877,7475008,6509479,7475008c6509479,7475008,6509479,7475008,5375325,7475008c5375325,7475008,5375325,7475008,5375325,8391212c5375325,8503860,5326504,8586469,5225106,8639038c5180040,8661567,5131219,8672833,5086153,8672833c5026066,8672833,4962223,8654057,4909646,8620263c4909646,8620263,4909646,8620263,4027109,8023229c4027109,8023229,4027109,8023229,3163349,8620263c3069463,8684097,2949287,8691607,2847889,8639038c2750247,8586469,2686404,8503860,2686404,8391212c2686404,8391212,2686404,8391212,2686404,6100701c2686404,5559991,2990598,5237066,3170860,5131928c3215926,5105644,3268503,5090624,3324835,5090624c3324835,5090624,3324835,5090624,5690785,5090624c5371570,5406038,5367814,5980543,5367814,6280938c5367814,6280938,5367814,6280938,6227818,6280938c6227818,6280938,6227818,6280938,8267042,3603669xm6109875,128c6829153,-2490,7579192,34821,8198796,137601c8705745,220201,8739542,678257,8578069,884757c8578069,884757,6234838,3955980,6208552,3974753c6107162,4098653,5953199,4177498,5780461,4177498c5780461,4177498,5780461,4177498,2209285,4177498c1818747,4177498,970076,4545444,1150325,5476573c1217918,5825746,1465760,6103583,1799971,6223729c1875075,6253765,2002751,6268783,2085365,6280047c2085365,6280047,2085365,6280047,2085365,7473994c1582171,7440203,335451,7004675,53813,5720619c-25046,5397728,-13780,5056063,65078,4729417c282879,3283915,2351982,944830,2716235,670748c2960321,471756,3234449,310311,3516088,227711c3797726,119767,4911078,4491,6109875,128xe">
                  <v:path textboxrect="0,0,8965002,8673857" o:connectlocs="66,29;68,29;71,35;55,59;52,61;42,61;42,69;41,71;40,71;39,71;32,66;25,71;22,71;21,69;21,50;25,42;26,42;45,42;42,51;49,51;66,29;48,0;65,1;68,7;49,32;46,34;17,34;9,45;14,51;16,51;16,61;0,47;0,39;21,5;28,1;48,0" o:connectangles="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  <v:textbox>
                    <w:txbxContent>
                      <w:p w14:paraId="4DF4973C">
                        <w:pPr>
                          <w:jc w:val="center"/>
                        </w:pPr>
                      </w:p>
                    </w:txbxContent>
                  </v:textbox>
                </v:shape>
                <v:shape id="44_Shape" o:spid="_x0000_s1026" o:spt="100" style="position:absolute;left:9109;top:15630;height:340;width:397;v-text-anchor:middle;" fillcolor="#727CBA" filled="t" stroked="f" coordsize="6307,5672" o:gfxdata="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Gl53K/&#10;AAAA2wAAAA8AAAAAAAAAAQAgAAAAIgAAAGRycy9kb3ducmV2LnhtbFBLAQIUABQAAAAIAIdO4kAz&#10;LwWeOwAAADkAAAAQAAAAAAAAAAEAIAAAAA4BAABkcnMvc2hhcGV4bWwueG1sUEsFBgAAAAAGAAYA&#10;WwEAALgDAAAAAA==&#10;" path="m1899,2819l1899,2819,1918,2843,1938,2868,1956,2894,1975,2920,1993,2947,2010,2975,2027,3003,2044,3033,2072,3085,2098,3140,2123,3197,2147,3256,2168,3316,2188,3379,2206,3443,2223,3509,2238,3576,2251,3645,2263,3715,2272,3787,2280,3859,2285,3933,2288,4007,2289,4083,2288,4158,2285,4233,2280,4307,2272,4380,2263,4451,2251,4521,2238,4589,2223,4657,2206,4723,2188,4787,2168,4850,2147,4911,2123,4969,2098,5026,2072,5080,2044,5133,2027,5163,2009,5193,1991,5221,1973,5249,1954,5276,1934,5302,1915,5328,1893,5352,1873,5377,1852,5399,1829,5422,1807,5443,1785,5463,1762,5482,1739,5501,1714,5518,1691,5535,1667,5550,1641,5565,1617,5579,1590,5592,1564,5604,1538,5614,1511,5624,1485,5632,1458,5640,1430,5646,1403,5650,1374,5655,1346,5658,1317,5660,1289,5660,1259,5660,1231,5658,1203,5655,1174,5650,1146,5646,1118,5640,1092,5632,1065,5624,1039,5614,1012,5604,987,5592,961,5579,935,5565,910,5550,885,5535,862,5518,838,5501,814,5482,792,5463,769,5443,747,5422,725,5399,703,5377,683,5352,662,5328,643,5302,623,5276,603,5249,585,5221,567,5193,549,5163,532,5133,508,5087,485,5039,459,5029,433,5016,409,5002,384,4986,360,4969,336,4950,314,4931,292,4910,269,4886,249,4863,229,4837,209,4811,189,4783,171,4754,154,4724,137,4694,122,4662,106,4629,93,4595,80,4559,67,4524,56,4487,46,4450,36,4411,28,4373,20,4333,14,4293,10,4252,5,4210,2,4169,0,4126,0,4083,0,4040,2,3997,5,3955,10,3913,14,3873,20,3832,28,3793,36,3754,46,3716,56,3678,67,3642,80,3606,93,3572,106,3538,122,3505,137,3473,154,3442,171,3412,189,3382,209,3356,229,3329,249,3304,269,3279,292,3257,314,3235,336,3215,360,3197,384,3180,409,3164,433,3150,459,3137,485,3127,508,3079,532,3033,548,3004,565,2977,582,2950,599,2924,617,2897,635,2872,654,2848,674,2825,693,2801,713,2780,733,2759,753,2737,775,2718,796,2699,818,2681,840,2663,851,2582,865,2501,879,2422,894,2345,910,2268,927,2192,946,2119,965,2045,985,1974,1007,1904,1029,1835,1051,1768,1076,1701,1100,1636,1127,1572,1154,1509,1181,1448,1209,1388,1239,1329,1269,1272,1299,1215,1330,1160,1363,1107,1396,1053,1429,1002,1464,952,1499,904,1535,857,1571,811,1608,766,1646,722,1684,680,1723,639,1762,599,1802,561,1842,523,1884,487,1924,453,1967,419,2008,387,2051,356,2094,328,2138,299,2182,272,2225,246,2270,221,2316,199,2360,176,2406,156,2452,136,2498,118,2543,102,2590,86,2637,72,2684,58,2731,47,2778,37,2824,27,2872,20,2920,13,2967,7,3015,4,3063,1,3110,0,3158,0,3205,1,3253,3,3300,6,3348,11,3396,18,3443,25,3490,34,3537,43,3584,55,3631,68,3677,82,3724,97,3769,113,3815,131,3861,150,3907,170,3951,191,3996,215,4041,238,4085,264,4128,290,4172,319,4214,348,4257,379,4299,411,4341,444,4382,478,4423,514,4462,551,4503,588,4541,629,4580,669,4618,712,4655,754,4692,799,4728,846,4763,893,4799,942,4833,991,4866,1042,4899,1095,4931,1148,4961,1204,4992,1260,5022,1317,5051,1376,5079,1436,5106,1497,5133,1560,5158,1624,5183,1690,5206,1756,5229,1824,5251,1893,5271,1964,5291,2036,5311,2108,5328,2183,5345,2258,5361,2335,5375,2414,5388,2492,5401,2573,5432,2590,5462,2608,5491,2628,5520,2649,5548,2671,5577,2695,5603,2720,5630,2747,5655,2776,5681,2805,5705,2836,5730,2868,5753,2901,5776,2936,5798,2971,5819,3009,5844,3054,5866,3102,5889,3109,5912,3117,5934,3128,5957,3141,5978,3155,5999,3170,6019,3189,6040,3209,6060,3230,6079,3253,6097,3278,6115,3305,6132,3332,6148,3361,6164,3392,6180,3424,6194,3458,6208,3492,6220,3528,6233,3565,6244,3604,6254,3643,6264,3682,6273,3724,6281,3767,6287,3809,6293,3853,6298,3897,6301,3943,6305,3989,6307,4036,6307,4083,6307,4131,6305,4176,6301,4223,6298,4268,6293,4313,6287,4356,6281,4400,6273,4441,6264,4483,6254,4523,6244,4563,6233,4601,6220,4638,6208,4673,6194,4708,6180,4741,6164,4773,6148,4804,6132,4834,6115,4862,6097,4888,6079,4913,6060,4936,6040,4958,6019,4977,5999,4995,5978,5012,5957,5026,5934,5038,5912,5048,5889,5056,5866,5063,5844,5111,5819,5157,5793,5201,5766,5245,5738,5285,5710,5325,5680,5362,5649,5398,5618,5431,5585,5463,5552,5492,5517,5519,5482,5544,5447,5567,5409,5588,5372,5606,5335,5622,5296,5635,5284,5639,5269,5641,5234,5647,5191,5653,5142,5657,5089,5661,5032,5664,4973,5667,4914,5670,4799,5672,4746,5672,4699,5672,4657,5671,4623,5668,4600,5665,4591,5664,4586,5662,4560,5660,4535,5658,4510,5654,4486,5648,4461,5643,4437,5635,4412,5628,4389,5620,4365,5609,4342,5598,4319,5588,4296,5575,4274,5561,4252,5547,4230,5532,4208,5516,4188,5499,4166,5482,4146,5464,4126,5445,4106,5425,4087,5403,4067,5382,4048,5360,4029,5337,4011,5314,3994,5290,3977,5264,3960,5238,3943,5212,3927,5184,3911,5157,3883,5103,3857,5048,3831,4990,3808,4930,3785,4868,3765,4804,3746,4739,3729,4671,3714,4603,3700,4532,3690,4460,3680,4387,3673,4313,3667,4237,3663,4160,3662,4083,3663,4005,3667,3928,3673,3853,3680,3779,3690,3706,3700,3633,3714,3563,3729,3494,3746,3427,3765,3361,3785,3297,3808,3235,3831,3176,3857,3118,3883,3062,3911,3009,3932,2971,3955,2936,3977,2901,4000,2868,4024,2835,4049,2804,4074,2776,4100,2747,4127,2720,4154,2695,4181,2671,4210,2648,4239,2628,4269,2607,4298,2590,4329,2573,4322,2507,4314,2442,4306,2379,4297,2317,4288,2255,4278,2194,4268,2135,4257,2076,4246,2019,4235,1964,4222,1908,4209,1854,4196,1801,4182,1750,4169,1698,4155,1648,4140,1599,4125,1553,4109,1506,4093,1460,4076,1416,4060,1373,4042,1331,4025,1290,4007,1249,3989,1211,3971,1173,3951,1137,3932,1100,3913,1066,3893,1032,3873,999,3853,968,3832,937,3811,909,3790,880,3768,853,3747,827,3725,802,3702,778,3680,755,3658,734,3635,713,3613,694,3590,675,3566,658,3543,641,3519,626,3496,611,3472,598,3448,586,3424,575,3399,565,3376,555,3351,548,3327,540,3302,535,3277,530,3252,527,3228,525,3203,522,3179,522,3153,522,3129,525,3104,527,3079,531,3054,535,3030,542,3004,548,2980,556,2955,565,2931,576,2906,586,2882,599,2857,612,2833,627,2808,642,2784,659,2761,676,2736,695,2713,714,2689,735,2665,757,2641,779,2619,803,2596,828,2573,854,2550,881,2528,909,2505,939,2484,968,2462,999,2440,1032,2419,1065,2398,1099,2377,1134,2356,1172,2336,1209,2316,1247,2297,1287,2277,1327,2258,1370,2239,1412,2221,1456,2203,1501,2185,1546,2168,1593,2151,1641,2134,1690,2118,1740,2102,1791,2086,1843,2071,1896,2056,1951,2042,2006,2028,2062,2015,2120,2002,2178,1989,2237,1977,2298,1966,2359,1954,2422,1943,2485,1934,2550,1924,2616,1915,2682,1906,2750,1899,2819xm4753,5244l4766,5235,4781,5227,4794,5216,4809,5205,4823,5195,4851,5169,4877,5142,4879,5141,4879,5140,4895,5121,4910,5102,4925,5083,4940,5063,4954,5042,4969,5019,4983,4996,4996,4972,5016,4935,5035,4896,5053,4854,5070,4813,5086,4769,5102,4724,5116,4678,5130,4631,5141,4582,5152,4532,5162,4482,5171,4430,5179,4376,5184,4323,5189,4268,5193,4212,5193,4211,5196,4153,5196,4149,5196,4148,5197,4135,5197,4132,5197,4101,5197,4100,5197,4096,5197,4083,5197,4070,5197,4067,5197,4065,5197,4035,5197,4034,5197,4030,5196,4018,5196,4013,5193,3954,5193,3953,5189,3897,5184,3843,5179,3789,5171,3737,5162,3685,5152,3633,5141,3583,5130,3536,5116,3488,5102,3442,5086,3397,5070,3354,5053,3311,5035,3271,5016,3231,4996,3194,4983,3169,4969,3147,4954,3125,4940,3103,4925,3083,4910,3063,4895,3045,4879,3027,4879,3026,4877,3024,4851,2996,4823,2971,4809,2960,4794,2949,4781,2940,4766,2930,4753,2922,4736,2914,4720,2907,4704,2901,4688,2896,4671,2892,4655,2889,4638,2887,4622,2887,4609,2887,4596,2888,4584,2889,4571,2893,4545,2899,4521,2909,4495,2920,4471,2934,4446,2950,4423,2969,4400,2991,4376,3013,4354,3038,4331,3066,4309,3095,4288,3126,4268,3159,4247,3194,4225,3236,4204,3282,4183,3329,4164,3378,4146,3429,4129,3481,4114,3536,4100,3591,4089,3648,4078,3707,4069,3767,4061,3827,4055,3890,4050,3953,4048,4018,4047,4083,4048,4149,4050,4212,4055,4276,4061,4338,4069,4400,4078,4459,4089,4518,4100,4575,4114,4631,4129,4685,4146,4737,4164,4788,4183,4837,4204,4884,4225,4929,4247,4972,4268,5006,4288,5039,4309,5071,4331,5100,4354,5128,4376,5152,4400,5176,4423,5197,4446,5215,4471,5232,4495,5246,4521,5258,4545,5267,4571,5274,4584,5276,4596,5278,4609,5279,4622,5279,4638,5278,4655,5277,4671,5274,4688,5270,4704,5265,4720,5259,4736,5251,4753,5244xm4622,3446l4622,3446,4606,3447,4591,3449,4576,3454,4561,3459,4546,3466,4533,3475,4519,3486,4505,3496,4491,3509,4478,3524,4466,3539,4454,3555,4442,3573,4430,3592,4420,3612,4409,3633,4400,3655,4390,3678,4380,3703,4373,3727,4364,3753,4357,3779,4351,3807,4344,3836,4339,3864,4335,3893,4330,3924,4327,3955,4325,3986,4323,4018,4322,4051,4321,4083,4322,4116,4323,4148,4325,4179,4327,4211,4330,4242,4335,4272,4339,4302,4344,4331,4351,4359,4357,4386,4364,4413,4373,4439,4380,4464,4390,4488,4400,4510,4409,4533,4420,4554,4430,4574,4442,4592,4454,4611,4466,4628,4478,4642,4491,4656,4505,4669,4519,4681,4533,4690,4546,4699,4561,4706,4576,4712,4591,4716,4606,4718,4622,4719,4637,4718,4653,4716,4668,4712,4683,4706,4696,4699,4711,4690,4725,4681,4739,4669,4752,4656,4766,4642,4777,4628,4790,4611,4802,4592,4814,4574,4824,4554,4835,4533,4844,4510,4854,4488,4862,4464,4871,4439,4879,4413,4886,4386,4893,4359,4899,4331,4904,4302,4909,4272,4914,4242,4917,4211,4919,4179,4921,4148,4922,4116,4923,4083,4922,4051,4921,4018,4919,3986,4917,3955,4914,3924,4909,3893,4904,3864,4899,3836,4893,3807,4886,3779,4879,3753,4871,3727,4862,3703,4854,3678,4844,3655,4835,3633,4824,3612,4814,3592,4802,3573,4790,3555,4777,3539,4766,3524,4752,3509,4739,3496,4725,3486,4711,3475,4696,3466,4683,3459,4668,3454,4653,3449,4637,3447,4622,3446xe">
                  <v:path textboxrect="0,0,6307,5672" o:connectlocs="12450048,18110954;13047289,23922192;11433600,28515474;9423672,30394286;7069199,30902227;4674514,29940982;2917263,27783612;981996,25964862;11483,22769779;534061,19509154;2348750,17280778;3979644,15298189;5541657,11169152;8016726,5751156;11531230,2113675;15683166,256692;20041826,185705;24199504,1900660;27754200,5412534;30269481,10726754;32176038,14855791;34076854,17084166;35719251,19268829;36207378,22808013;35305785,26237940;33560017,27914680;30849496,30618225;26743494,30973232;24802486,30519911;22936122,28892329;21247790,24752369;21511950,18717210;23544846,15003263;24509617,11660708;23211765,7269499;21391354,4380266;19243604,2993009;16969516,3085862;14775831,4664286;12857791,7711897;11422117,12217788;27616378,28428083;28805098,26953435;29821546,22999162;29844532,22201757;29586114,19842313;28282520,16838380;27105283,15877135;25531807,16111980;23711376,19012136;23366831,24031430;24871388,27854617;26634381,28826785;26031418,18979365;25020712,20639718;24865646,23168482;25646661,25276696;26892800,25702708;27972426,24244427;28248069,21770283;27576186,19514616" o:connectangles="0,0,0,0,0,0,0,0,0,0,0,0,0,0,0,0,0,0,0,0,0,0,0,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  <v:textbox>
                    <w:txbxContent>
                      <w:p w14:paraId="67871698">
                        <w:pPr>
                          <w:jc w:val="center"/>
                        </w:pPr>
                      </w:p>
                    </w:txbxContent>
                  </v:textbox>
                </v:shape>
                <v:shape id="55_Shape" o:spid="_x0000_s1026" o:spt="100" style="position:absolute;left:15764;top:15703;height:283;width:445;v-text-anchor:middle;" fillcolor="#727CBA" filled="t" stroked="f" coordsize="6286,3585" o:gfxdata="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JXDxcvQAA&#10;AN0AAAAPAAAAAAAAAAEAIAAAACIAAABkcnMvZG93bnJldi54bWxQSwECFAAUAAAACACHTuJAMy8F&#10;njsAAAA5AAAAEAAAAAAAAAABACAAAAAMAQAAZHJzL3NoYXBleG1sLnhtbFBLBQYAAAAABgAGAFsB&#10;AAC2AwAAAAA=&#10;" path="m3934,1151l3934,1151,3962,1158,3991,1163,4019,1166,4047,1169,4074,1170,4103,1169,4130,1167,4157,1164,4184,1159,4211,1153,4237,1147,4263,1139,4288,1128,4313,1118,4338,1106,4361,1093,4384,1079,4406,1065,4428,1048,4448,1031,4469,1013,4487,993,4506,973,4524,951,4539,929,4555,907,4569,883,4582,858,4594,832,4604,806,4614,779,4622,751,4629,724,4634,695,4638,667,4641,639,4641,610,4641,583,4638,556,4636,528,4631,502,4625,475,4618,449,4610,423,4601,397,4590,372,4578,349,4565,325,4551,301,4536,279,4519,258,4503,238,4484,218,4465,197,4445,180,4424,162,4401,147,4378,131,4354,117,4329,104,4305,91,4277,81,4251,71,4223,63,4195,57,4166,51,4138,48,4111,45,4083,44,4054,45,4027,46,4000,50,3973,55,3947,61,3920,68,3895,76,3869,85,3844,96,3819,108,3796,121,3773,135,3751,150,3730,167,3709,183,3689,202,3670,221,3651,241,3634,262,3618,285,3602,307,3588,332,3575,357,3563,382,3553,408,3543,435,3535,463,3528,491,3523,520,3520,548,3517,575,3516,603,3516,631,3519,659,3522,686,3526,713,3532,739,3539,766,3547,791,3556,817,3567,842,3580,865,3593,890,3606,913,3621,935,3638,956,3655,977,3673,998,3693,1016,3713,1034,3735,1052,3756,1068,3779,1084,3803,1098,3828,1111,3854,1123,3880,1133,3907,1143,3934,1151xm5747,1511l5747,1511,5739,1498,5732,1485,5725,1473,5717,1461,5699,1440,5680,1421,5659,1403,5637,1389,5613,1376,5588,1366,5562,1359,5537,1353,5509,1349,5482,1349,5455,1352,5428,1356,5415,1361,5401,1364,5388,1369,5375,1375,4968,1565,4912,1584,4854,1600,4798,1613,4739,1624,4681,1632,4623,1639,4564,1643,4506,1644,4469,1643,4431,1642,4394,1639,4358,1636,4321,1631,4286,1626,4250,1621,4215,1613,4179,1605,4145,1596,4111,1586,4077,1576,4044,1564,4012,1552,3980,1539,3948,1525,3917,1510,3887,1494,3857,1478,3829,1461,3801,1444,3773,1425,3748,1406,3722,1386,3697,1364,3673,1343,3651,1321,3628,1298,3607,1275,3587,1251,3568,1226,3550,1202,3440,1045,3358,927,3313,862,3280,811,3245,763,3209,715,3172,669,3133,625,3093,581,3051,540,3009,500,2965,459,2921,423,2875,386,2828,352,2781,319,2731,287,2682,256,2631,228,2580,201,2528,176,2475,153,2421,130,2367,110,2313,91,2256,75,2200,59,2144,45,2086,33,2029,23,1971,15,1912,9,1853,4,1794,2,1735,0,1697,0,1656,2,1616,4,1577,7,1537,11,1497,16,1457,22,1417,28,1378,35,1338,43,1298,52,1258,63,1219,74,1178,85,1140,98,1101,111,1076,122,657,318,644,324,632,331,620,339,608,346,587,364,568,384,551,405,535,428,524,451,513,476,505,502,500,528,496,555,496,582,499,609,503,636,507,649,512,664,516,677,522,690,529,703,537,714,544,727,552,738,570,759,588,779,610,796,632,811,656,823,680,833,706,842,732,848,760,850,787,850,814,848,841,843,854,839,868,835,881,830,894,824,1301,633,1355,616,1410,601,1464,588,1518,577,1573,569,1627,563,1681,561,1735,560,1792,561,1848,564,1902,570,1957,579,2010,589,2065,601,2118,616,2170,634,2222,653,2271,674,2322,698,2370,723,2418,751,2464,780,2510,811,2553,844,809,1655,839,1656,868,1658,924,1663,977,1670,1029,1680,1076,1691,1122,1704,1165,1720,1207,1735,1246,1752,1282,1769,1318,1787,1350,1805,1380,1822,1409,1840,1459,1873,1510,1905,1564,1937,1593,1952,1621,1967,1653,1982,1685,1996,1719,2009,1754,2021,1792,2030,1832,2039,1875,2047,1921,2052,1968,2056,2019,2057,2069,2056,2117,2052,2161,2047,2204,2039,2243,2031,2281,2021,2316,2010,2349,1997,2381,1983,2412,1969,2441,1953,2469,1938,2525,1905,2578,1872,2634,1838,2663,1820,2695,1801,2728,1783,2765,1765,2802,1747,2842,1730,2884,1714,2929,1700,2976,1687,3026,1675,3078,1667,3106,1663,3134,1659,3162,1657,3192,1655,3222,1655,3253,1654,3284,1655,3314,1656,3344,1657,3373,1659,3402,1663,3429,1667,3482,1676,3533,1687,3580,1701,3625,1715,3668,1731,3709,1748,3746,1766,3782,1785,3816,1802,3848,1821,3876,1839,3929,1873,3942,1881,3992,1912,4044,1943,4072,1958,4100,1972,4131,1986,4163,1999,4196,2011,4231,2022,4268,2032,4307,2041,4348,2047,4393,2052,4439,2056,4489,2057,4538,2056,4587,2052,4631,2047,4673,2039,4713,2031,4749,2021,4785,2010,4819,1997,4851,1983,4882,1969,4911,1953,4939,1938,4994,1905,5048,1872,5101,1839,5131,1821,5161,1802,5194,1785,5230,1767,5266,1749,5305,1733,5347,1717,5390,1702,5436,1689,5485,1677,5535,1668,5588,1661,5617,1658,5645,1656,5675,1655,5704,1654,5770,1656,5771,1638,5771,1619,5770,1602,5768,1583,5764,1565,5760,1546,5754,1529,5747,1511xm5042,2637l5042,2637,4988,2671,4933,2703,4905,2718,4876,2733,4846,2747,4814,2762,4781,2773,4746,2785,4709,2795,4670,2803,4629,2810,4585,2816,4538,2819,4487,2821,4440,2819,4395,2816,4353,2811,4313,2804,4275,2797,4238,2788,4204,2777,4172,2765,4140,2753,4111,2739,4083,2725,4057,2711,4005,2681,3956,2651,3935,2638,3883,2605,3854,2586,3822,2568,3788,2549,3751,2530,3713,2513,3672,2495,3628,2480,3583,2464,3535,2451,3484,2439,3430,2430,3403,2426,3375,2423,3345,2421,3314,2418,3285,2418,3253,2417,3222,2418,3192,2418,3162,2421,3133,2423,3104,2426,3077,2430,3024,2439,2973,2450,2925,2463,2880,2478,2838,2495,2796,2511,2759,2529,2723,2548,2689,2567,2657,2585,2626,2603,2572,2637,2518,2671,2464,2703,2435,2718,2407,2733,2376,2747,2344,2762,2311,2773,2277,2785,2241,2795,2202,2803,2159,2810,2115,2816,2068,2819,2019,2821,1968,2819,1921,2816,1877,2810,1835,2803,1796,2795,1758,2784,1722,2772,1689,2760,1658,2746,1627,2732,1597,2717,1570,2701,1517,2670,1466,2638,1413,2605,1384,2586,1352,2568,1318,2549,1282,2530,1243,2513,1203,2495,1160,2480,1114,2464,1065,2451,1014,2439,961,2430,933,2426,905,2423,875,2421,846,2418,815,2418,783,2417,752,2418,722,2418,692,2421,663,2423,634,2426,607,2430,554,2439,503,2450,456,2463,410,2478,368,2495,328,2511,289,2529,253,2548,219,2567,187,2585,158,2603,102,2637,51,2668,0,2700,0,2969,34,2954,67,2937,98,2921,127,2904,181,2873,230,2842,284,2809,338,2777,367,2760,396,2746,426,2732,457,2718,490,2706,526,2694,562,2685,601,2675,643,2670,686,2664,734,2660,783,2659,834,2660,881,2664,926,2670,967,2677,1007,2685,1044,2696,1079,2707,1114,2719,1145,2733,1176,2747,1204,2763,1233,2778,1286,2810,1337,2842,1389,2875,1418,2893,1450,2911,1484,2930,1520,2948,1558,2967,1600,2983,1642,3000,1688,3015,1737,3028,1787,3040,1842,3050,1869,3053,1897,3057,1927,3059,1956,3060,1987,3061,2019,3061,2049,3061,2080,3060,2110,3059,2139,3057,2167,3053,2195,3050,2248,3040,2298,3029,2347,3015,2392,3001,2434,2985,2474,2968,2513,2950,2549,2932,2583,2913,2615,2895,2645,2876,2700,2842,2753,2809,2808,2777,2836,2760,2865,2746,2895,2732,2927,2718,2960,2706,2995,2694,3031,2685,3070,2675,3111,2670,3156,2664,3203,2660,3253,2659,3303,2660,3350,2664,3395,2670,3437,2677,3476,2685,3514,2696,3549,2707,3582,2719,3614,2733,3645,2747,3674,2763,3701,2778,3755,2810,3805,2842,3858,2875,3888,2893,3920,2911,3953,2930,3989,2948,4028,2967,4068,2983,4112,3000,4158,3015,4207,3028,4257,3040,4310,3050,4339,3053,4367,3057,4397,3059,4426,3060,4457,3061,4487,3061,4519,3061,4550,3060,4579,3059,4609,3057,4637,3053,4664,3050,4718,3040,4768,3029,4815,3015,4860,3001,4904,2985,4944,2968,4982,2950,5018,2932,5053,2913,5085,2895,5114,2876,5170,2842,5223,2809,5277,2777,5305,2760,5335,2746,5364,2732,5396,2718,5429,2706,5465,2694,5501,2685,5540,2675,5581,2670,5625,2664,5672,2660,5723,2659,5773,2660,5820,2664,5865,2670,5906,2677,5946,2685,5984,2696,6019,2707,6052,2719,6084,2733,6115,2747,6143,2763,6171,2778,6225,2810,6275,2842,6286,2848,6286,2565,6234,2537,6207,2524,6177,2510,6148,2498,6116,2485,6083,2474,6049,2463,6013,2454,5976,2444,5938,2436,5898,2430,5856,2424,5813,2421,5769,2418,5723,2417,5691,2418,5660,2418,5631,2421,5603,2423,5574,2426,5546,2430,5493,2439,5442,2450,5395,2463,5350,2478,5306,2495,5266,2511,5229,2529,5192,2548,5158,2567,5126,2585,5096,2603,5042,2637xm5042,3160l5042,3160,4988,3193,4933,3227,4905,3242,4876,3257,4846,3271,4814,3284,4781,3297,4746,3308,4709,3319,4670,3327,4629,3334,4585,3339,4538,3342,4487,3343,4440,3342,4397,3340,4354,3335,4314,3328,4276,3321,4240,3311,4205,3301,4174,3289,4143,3277,4113,3264,4085,3250,4058,3236,4007,3206,3959,3176,3935,3162,3883,3127,3854,3110,3822,3091,3788,3073,3751,3054,3713,3037,3672,3019,3628,3002,3583,2988,3535,2974,3484,2963,3430,2954,3403,2949,3375,2947,3345,2945,3314,2942,3285,2941,3253,2941,3222,2941,3192,2942,3162,2945,3133,2947,3104,2949,3077,2953,3024,2962,2973,2974,2925,2987,2880,3002,2838,3018,2796,3035,2759,3053,2723,3071,2689,3090,2657,3109,2626,3126,2572,3160,2518,3193,2464,3227,2435,3242,2407,3257,2376,3271,2344,3284,2311,3297,2277,3308,2241,3319,2202,3327,2159,3334,2115,3339,2068,3342,2019,3343,1968,3342,1921,3339,1877,3334,1835,3327,1796,3317,1758,3308,1722,3296,1689,3283,1658,3270,1627,3256,1597,3241,1570,3225,1517,3193,1466,3162,1413,3127,1384,3110,1352,3091,1318,3073,1282,3054,1243,3037,1203,3019,1160,3002,1114,2988,1065,2974,1014,2963,961,2954,933,2949,905,2947,875,2945,846,2942,815,2941,783,2941,752,2941,722,2942,692,2945,663,2947,634,2949,607,2953,554,2962,503,2974,456,2987,410,3002,368,3018,328,3035,289,3053,253,3071,219,3090,187,3109,158,3126,102,3160,51,3192,0,3223,0,3493,34,3477,67,3461,98,3445,127,3428,181,3396,230,3366,284,3333,338,3300,367,3284,396,3269,426,3255,457,3242,490,3229,526,3218,562,3208,601,3199,643,3192,686,3188,734,3184,783,3183,834,3184,881,3188,926,3192,967,3199,1007,3209,1044,3219,1079,3230,1114,3243,1145,3256,1176,3271,1204,3286,1233,3301,1286,3333,1337,3365,1389,3399,1418,3417,1450,3435,1484,3453,1520,3472,1558,3490,1600,3507,1642,3524,1688,3538,1737,3552,1787,3563,1842,3572,1869,3577,1897,3579,1927,3582,1956,3584,1987,3585,2019,3585,2049,3585,2080,3584,2110,3583,2139,3579,2167,3577,2195,3573,2248,3564,2298,3552,2347,3539,2392,3525,2434,3509,2474,3491,2513,3473,2549,3455,2583,3437,2615,3418,2645,3400,2700,3366,2753,3333,2808,3300,2836,3284,2865,3269,2895,3255,2927,3242,2960,3229,2995,3218,3031,3208,3070,3199,3111,3192,3156,3188,3203,3184,3253,3183,3303,3184,3350,3188,3395,3192,3437,3199,3476,3209,3514,3219,3549,3230,3582,3243,3614,3256,3645,3271,3674,3286,3701,3301,3755,3333,3805,3365,3858,3399,3888,3417,3920,3435,3953,3453,3989,3472,4028,3490,4068,3507,4112,3524,4158,3538,4207,3552,4257,3563,4310,3572,4339,3577,4367,3579,4397,3582,4426,3584,4457,3585,4487,3585,4519,3585,4550,3584,4579,3583,4609,3579,4637,3577,4664,3573,4718,3564,4768,3552,4815,3539,4860,3525,4904,3509,4944,3491,4982,3473,5018,3455,5053,3437,5085,3418,5114,3400,5170,3366,5223,3333,5277,3300,5305,3284,5335,3269,5364,3255,5396,3242,5429,3229,5465,3218,5501,3208,5540,3199,5581,3192,5625,3188,5672,3184,5723,3183,5773,3184,5820,3188,5865,3192,5906,3199,5946,3209,5984,3219,6019,3230,6052,3243,6084,3256,6115,3271,6143,3286,6171,3301,6225,3333,6275,3365,6286,3372,6286,3088,6234,3061,6207,3047,6177,3034,6148,3021,6116,3009,6083,2998,6049,2987,6013,2976,5976,2968,5938,2960,5898,2953,5856,2948,5813,2945,5769,2942,5723,2941,5691,2941,5660,2942,5631,2945,5603,2947,5574,2949,5546,2953,5493,2962,5442,2974,5395,2987,5350,3002,5306,3018,5266,3035,5229,3053,5192,3071,5158,3090,5126,3109,5096,3126,5042,3160xm5723,1893l5723,1893,5691,1893,5660,1894,5631,1897,5603,1899,5574,1901,5546,1906,5493,1914,5442,1926,5395,1939,5350,1954,5306,1970,5266,1988,5229,2005,5192,2024,5158,2042,5126,2061,5096,2078,5041,2113,4988,2146,4933,2179,4905,2194,4876,2209,4846,2224,4814,2237,4781,2249,4746,2260,4709,2271,4670,2279,4629,2286,4585,2291,4538,2294,4487,2296,4440,2294,4395,2292,4353,2287,4313,2280,4275,2272,4238,2264,4204,2253,4172,2241,4140,2228,4111,2215,4083,2201,4057,2187,4005,2157,3956,2127,3935,2114,3883,2080,3854,2062,3822,2043,3788,2025,3751,2006,3713,1989,3672,1971,3628,1956,3583,1940,3535,1927,3484,1916,3430,1906,3403,1903,3375,1899,3345,1897,3314,1894,3285,1893,3253,1893,3222,1893,3192,1894,3162,1897,3133,1899,3104,1901,3077,1906,3024,1914,2973,1926,2925,1939,2880,1954,2838,1970,2796,1988,2759,2005,2722,2024,2689,2042,2657,2061,2626,2078,2572,2113,2518,2146,2464,2179,2435,2194,2407,2209,2376,2224,2344,2237,2311,2249,2277,2260,2241,2271,2202,2279,2159,2286,2115,2291,2068,2294,2019,2296,1968,2294,1921,2291,1877,2286,1835,2279,1796,2270,1758,2260,1722,2248,1689,2235,1658,2222,1627,2208,1597,2193,1570,2178,1517,2146,1466,2114,1413,2080,1384,2062,1352,2043,1318,2025,1282,2006,1243,1989,1203,1971,1160,1956,1114,1940,1065,1927,1014,1916,961,1906,933,1903,905,1899,875,1897,846,1894,815,1893,783,1893,752,1893,722,1894,692,1897,663,1899,634,1901,607,1906,554,1914,503,1926,456,1939,410,1954,368,1970,328,1988,289,2005,253,2024,219,2042,187,2061,158,2078,102,2113,51,2144,0,2175,0,2445,34,2430,67,2414,98,2397,127,2380,181,2349,230,2318,284,2285,338,2253,367,2237,396,2222,426,2207,457,2194,490,2182,526,2170,562,2161,601,2152,643,2144,686,2140,734,2136,783,2135,834,2136,881,2140,926,2146,967,2153,1007,2161,1044,2172,1079,2182,1114,2195,1145,2209,1176,2224,1204,2238,1233,2254,1286,2285,1337,2317,1389,2351,1418,2369,1450,2388,1484,2406,1520,2424,1558,2442,1600,2460,1642,2476,1688,2491,1737,2504,1787,2516,1842,2526,1869,2529,1897,2533,1927,2535,1956,2536,1987,2537,2019,2537,2049,2537,2080,2536,2110,2535,2139,2533,2167,2529,2195,2526,2248,2516,2298,2506,2347,2491,2392,2477,2434,2461,2474,2444,2513,2425,2549,2408,2583,2389,2615,2370,2645,2352,2700,2318,2753,2285,2808,2253,2836,2237,2865,2222,2895,2207,2927,2194,2960,2182,2995,2170,3031,2161,3070,2152,3111,2144,3156,2140,3203,2136,3253,2135,3303,2136,3350,2140,3395,2146,3437,2153,3476,2161,3514,2172,3549,2182,3582,2195,3614,2209,3645,2224,3674,2238,3701,2254,3755,2285,3805,2317,3858,2351,3888,2369,3920,2388,3953,2406,3989,2424,4028,2442,4068,2460,4112,2476,4158,2491,4207,2504,4257,2516,4310,2526,4339,2529,4367,2533,4397,2535,4426,2536,4457,2537,4487,2537,4519,2537,4550,2536,4579,2535,4609,2533,4637,2529,4664,2526,4718,2516,4768,2506,4815,2491,4860,2477,4904,2461,4944,2444,4982,2425,5018,2408,5053,2389,5085,2370,5114,2352,5170,2318,5223,2285,5277,2253,5305,2237,5335,2222,5364,2207,5396,2194,5429,2182,5465,2170,5501,2161,5540,2152,5581,2144,5625,2140,5672,2136,5723,2135,5773,2136,5820,2140,5865,2146,5906,2153,5946,2161,5984,2172,6019,2182,6052,2195,6084,2209,6115,2224,6143,2238,6171,2254,6225,2285,6275,2317,6286,2324,6286,2041,6234,2013,6207,1999,6177,1986,6148,1973,6116,1962,6083,1950,6049,1939,6013,1929,5976,1920,5938,1912,5898,1906,5856,1900,5813,1897,5769,1894,5723,1893xe">
                  <v:path textboxrect="0,0,6286,3585" o:connectlocs="152025170,169522418;152025170,169522418;152025170,98701234;152025170,169522418;152025170,169522418;152025170,169522418;152025170,169522418;152025170,169522418;152025170,169522418;152025170,4388664;152025170,169522418;152025170,169522418;152025170,169522418;152025170,169522418;152025170,169522418;152025170,169522418;152025170,169522418;152025170,169522418;152025170,169522418;152025170,169522418;152025170,169522418;152025170,169522418;152025170,169522418;152025170,169522418;152025170,169522418;152025170,169522418;152025170,169522418;152025170,169522418;152025170,169522418;152025170,169522418;152025170,169522418;152025170,169522418;152025170,169522418;152025170,169522418;152025170,169522418;152025170,169522418;152025170,169522418;152025170,169522418;152025170,169522418;152025170,169522418;152025170,169522418;152025170,169522418;152025170,169522418;152025170,169522418;152025170,169522418;152025170,169522418;152025170,169522418;152025170,169522418;152025170,169522418;152025170,169522418;152025170,169522418;152025170,169522418;152025170,169522418;152025170,169522418;152025170,169522418;132016998,169522418;152025170,169522418;152025170,169522418;152025170,169522418;152025170,169522418;152025170,169522418;152025170,169522418;152025170,169522418" o:connectangles="0,0,0,0,0,0,0,0,0,0,0,0,0,0,0,0,0,0,0,0,0,0,0,0,0,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  <v:textbox>
                    <w:txbxContent>
                      <w:p w14:paraId="564636F3">
                        <w:pPr>
                          <w:jc w:val="center"/>
                          <w:rPr>
                            <w:color w:val="FFFFFF" w:themeColor="background1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828675</wp:posOffset>
                </wp:positionH>
                <wp:positionV relativeFrom="paragraph">
                  <wp:posOffset>7242810</wp:posOffset>
                </wp:positionV>
                <wp:extent cx="5139055" cy="1085850"/>
                <wp:effectExtent l="0" t="0" r="0" b="0"/>
                <wp:wrapNone/>
                <wp:docPr id="30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39055" cy="1085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FE7E053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40" w:lineRule="exact"/>
                              <w:jc w:val="both"/>
                              <w:textAlignment w:val="auto"/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本人有多年的直播销售经验，熟悉直播平台玩法，有较强的现场应变和抗压能力；并擅长数据分析，能分析并找到数据变化的原因，并给出可优化的方案；有良好的沟通能力和团队协作能力；镜头造型感强，喜欢与人互动交流，善于调动气氛；工作认真，有责任心，富有团队精神，愿意与公司共同发展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5.25pt;margin-top:570.3pt;height:85.5pt;width:404.65pt;z-index:251672576;mso-width-relative:page;mso-height-relative:page;" filled="f" stroked="f" coordsize="21600,21600" o:gfxdata="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PTQd+LWAAAADQEAAA8AAAAAAAAAAQAgAAAAIgAAAGRycy9k&#10;b3ducmV2LnhtbFBLAQIUABQAAAAIAIdO4kDkEd11PQIAAGkEAAAOAAAAAAAAAAEAIAAAACUBAABk&#10;cnMvZTJvRG9jLnhtbFBLBQYAAAAABgAGAFkBAADUBQAAAAA=&#10;">
                <v:fill on="f" focussize="0,0"/>
                <v:stroke on="f" weight="0.5pt"/>
                <v:imagedata o:title=""/>
                <o:lock v:ext="edit" aspectratio="f"/>
                <v:textbox style="mso-fit-shape-to-text:t;">
                  <w:txbxContent>
                    <w:p w14:paraId="7FE7E053"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40" w:lineRule="exact"/>
                        <w:jc w:val="both"/>
                        <w:textAlignment w:val="auto"/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本人有多年的直播销售经验，熟悉直播平台玩法，有较强的现场应变和抗压能力；并擅长数据分析，能分析并找到数据变化的原因，并给出可优化的方案；有良好的沟通能力和团队协作能力；镜头造型感强，喜欢与人互动交流，善于调动气氛；工作认真，有责任心，富有团队精神，愿意与公司共同发展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-694055</wp:posOffset>
                </wp:positionH>
                <wp:positionV relativeFrom="paragraph">
                  <wp:posOffset>7344410</wp:posOffset>
                </wp:positionV>
                <wp:extent cx="1213485" cy="638810"/>
                <wp:effectExtent l="0" t="0" r="24765" b="8890"/>
                <wp:wrapNone/>
                <wp:docPr id="17" name="组合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3485" cy="638810"/>
                          <a:chOff x="981" y="5442"/>
                          <a:chExt cx="1911" cy="1006"/>
                        </a:xfrm>
                      </wpg:grpSpPr>
                      <wps:wsp>
                        <wps:cNvPr id="18" name="直角三角形 6"/>
                        <wps:cNvSpPr/>
                        <wps:spPr>
                          <a:xfrm flipV="1">
                            <a:off x="981" y="5442"/>
                            <a:ext cx="1341" cy="1007"/>
                          </a:xfrm>
                          <a:prstGeom prst="rtTriangle">
                            <a:avLst/>
                          </a:prstGeom>
                          <a:solidFill>
                            <a:srgbClr val="DAE3F4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9" name="矩形 5"/>
                        <wps:cNvSpPr/>
                        <wps:spPr>
                          <a:xfrm>
                            <a:off x="1186" y="5644"/>
                            <a:ext cx="1707" cy="5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2D336A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54.65pt;margin-top:578.3pt;height:50.3pt;width:95.55pt;z-index:251663360;mso-width-relative:page;mso-height-relative:page;" coordorigin="981,5442" coordsize="1911,1006" o:gfxdata="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">
                <o:lock v:ext="edit" aspectratio="f"/>
                <v:shape id="直角三角形 6" o:spid="_x0000_s1026" o:spt="6" type="#_x0000_t6" style="position:absolute;left:981;top:5442;flip:y;height:1007;width:1341;v-text-anchor:middle;" fillcolor="#DAE3F4" filled="t" stroked="f" coordsize="21600,21600" o:gfxdata="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TiGa8&#10;wAAAANsAAAAPAAAAAAAAAAEAIAAAACIAAABkcnMvZG93bnJldi54bWxQSwECFAAUAAAACACHTuJA&#10;My8FnjsAAAA5AAAAEAAAAAAAAAABACAAAAAPAQAAZHJzL3NoYXBleG1sLnhtbFBLBQYAAAAABgAG&#10;AFsBAAC5AwAAAAA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rect id="矩形 5" o:spid="_x0000_s1026" o:spt="1" style="position:absolute;left:1186;top:5644;height:550;width:1707;v-text-anchor:middle;" filled="f" stroked="t" coordsize="21600,21600" o:gfxdata="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xN07CrgAAADbAAAA&#10;DwAAAAAAAAABACAAAAAiAAAAZHJzL2Rvd25yZXYueG1sUEsBAhQAFAAAAAgAh07iQDMvBZ47AAAA&#10;OQAAABAAAAAAAAAAAQAgAAAABwEAAGRycy9zaGFwZXhtbC54bWxQSwUGAAAAAAYABgBbAQAAsQMA&#10;AAAA&#10;">
                  <v:fill on="f" focussize="0,0"/>
                  <v:stroke weight="1pt" color="#2D336A [3204]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826770</wp:posOffset>
                </wp:positionH>
                <wp:positionV relativeFrom="paragraph">
                  <wp:posOffset>6024245</wp:posOffset>
                </wp:positionV>
                <wp:extent cx="5135245" cy="1085850"/>
                <wp:effectExtent l="0" t="0" r="0" b="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35245" cy="1085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7F68B75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40" w:lineRule="exact"/>
                              <w:jc w:val="both"/>
                              <w:textAlignment w:val="auto"/>
                              <w:rPr>
                                <w:rFonts w:hint="eastAsia" w:ascii="汉仪文黑-55简" w:hAnsi="汉仪文黑-55简" w:eastAsia="汉仪文黑-55简" w:cs="汉仪文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2D336A"/>
                                <w:sz w:val="22"/>
                                <w:szCs w:val="22"/>
                                <w:lang w:val="en-US" w:eastAsia="zh-CN"/>
                              </w:rPr>
                              <w:t>语言技能：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英语六级证书；普通话一级甲等证书；</w:t>
                            </w:r>
                          </w:p>
                          <w:p w14:paraId="2EB38C1E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40" w:lineRule="exact"/>
                              <w:jc w:val="both"/>
                              <w:textAlignment w:val="auto"/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2D336A"/>
                                <w:sz w:val="22"/>
                                <w:szCs w:val="22"/>
                                <w:lang w:val="en-US" w:eastAsia="zh-CN"/>
                              </w:rPr>
                              <w:t>其他技能：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C2驾驶证书；国家计算机二级证书；</w:t>
                            </w:r>
                          </w:p>
                          <w:p w14:paraId="33AA4E8F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40" w:lineRule="exact"/>
                              <w:jc w:val="both"/>
                              <w:textAlignment w:val="auto"/>
                              <w:rPr>
                                <w:rFonts w:hint="eastAsia" w:ascii="汉仪文黑-55简" w:hAnsi="汉仪文黑-55简" w:eastAsia="汉仪文黑-55简" w:cs="汉仪文黑-55简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2D336A"/>
                                <w:sz w:val="22"/>
                                <w:szCs w:val="22"/>
                                <w:lang w:val="en-US" w:eastAsia="zh-CN"/>
                              </w:rPr>
                              <w:t>专业技能：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熟练掌握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WPS等办公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软件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；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熟悉掌握产品陈列搭配，产品展示的技巧；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5.1pt;margin-top:474.35pt;height:85.5pt;width:404.35pt;z-index:251671552;mso-width-relative:page;mso-height-relative:page;" filled="f" stroked="f" coordsize="21600,21600" o:gfxdata="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MhCLNfXAAAADAEAAA8AAAAAAAAAAQAgAAAAIgAAAGRy&#10;cy9kb3ducmV2LnhtbFBLAQIUABQAAAAIAIdO4kAbRj5vPwIAAGkEAAAOAAAAAAAAAAEAIAAAACY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 style="mso-fit-shape-to-text:t;">
                  <w:txbxContent>
                    <w:p w14:paraId="57F68B75"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40" w:lineRule="exact"/>
                        <w:jc w:val="both"/>
                        <w:textAlignment w:val="auto"/>
                        <w:rPr>
                          <w:rFonts w:hint="eastAsia" w:ascii="汉仪文黑-55简" w:hAnsi="汉仪文黑-55简" w:eastAsia="汉仪文黑-55简" w:cs="汉仪文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2D336A"/>
                          <w:sz w:val="22"/>
                          <w:szCs w:val="22"/>
                          <w:lang w:val="en-US" w:eastAsia="zh-CN"/>
                        </w:rPr>
                        <w:t>语言技能：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英语六级证书；普通话一级甲等证书；</w:t>
                      </w:r>
                    </w:p>
                    <w:p w14:paraId="2EB38C1E"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40" w:lineRule="exact"/>
                        <w:jc w:val="both"/>
                        <w:textAlignment w:val="auto"/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2D336A"/>
                          <w:sz w:val="22"/>
                          <w:szCs w:val="22"/>
                          <w:lang w:val="en-US" w:eastAsia="zh-CN"/>
                        </w:rPr>
                        <w:t>其他技能：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C2驾驶证书；国家计算机二级证书；</w:t>
                      </w:r>
                    </w:p>
                    <w:p w14:paraId="33AA4E8F"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40" w:lineRule="exact"/>
                        <w:jc w:val="both"/>
                        <w:textAlignment w:val="auto"/>
                        <w:rPr>
                          <w:rFonts w:hint="eastAsia" w:ascii="汉仪文黑-55简" w:hAnsi="汉仪文黑-55简" w:eastAsia="汉仪文黑-55简" w:cs="汉仪文黑-55简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2D336A"/>
                          <w:sz w:val="22"/>
                          <w:szCs w:val="22"/>
                          <w:lang w:val="en-US" w:eastAsia="zh-CN"/>
                        </w:rPr>
                        <w:t>专业技能：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熟练掌握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WPS等办公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软件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；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熟悉掌握产品陈列搭配，产品展示的技巧；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-691515</wp:posOffset>
                </wp:positionH>
                <wp:positionV relativeFrom="paragraph">
                  <wp:posOffset>6146800</wp:posOffset>
                </wp:positionV>
                <wp:extent cx="1213485" cy="638810"/>
                <wp:effectExtent l="0" t="0" r="24765" b="8890"/>
                <wp:wrapNone/>
                <wp:docPr id="14" name="组合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3485" cy="638810"/>
                          <a:chOff x="981" y="5442"/>
                          <a:chExt cx="1911" cy="1006"/>
                        </a:xfrm>
                      </wpg:grpSpPr>
                      <wps:wsp>
                        <wps:cNvPr id="15" name="直角三角形 6"/>
                        <wps:cNvSpPr/>
                        <wps:spPr>
                          <a:xfrm flipV="1">
                            <a:off x="981" y="5442"/>
                            <a:ext cx="1341" cy="1007"/>
                          </a:xfrm>
                          <a:prstGeom prst="rtTriangle">
                            <a:avLst/>
                          </a:prstGeom>
                          <a:solidFill>
                            <a:srgbClr val="FAD6D6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" name="矩形 5"/>
                        <wps:cNvSpPr/>
                        <wps:spPr>
                          <a:xfrm>
                            <a:off x="1186" y="5644"/>
                            <a:ext cx="1707" cy="5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2D336A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54.45pt;margin-top:484pt;height:50.3pt;width:95.55pt;z-index:251662336;mso-width-relative:page;mso-height-relative:page;" coordorigin="981,5442" coordsize="1911,1006" o:gfxdata="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">
                <o:lock v:ext="edit" aspectratio="f"/>
                <v:shape id="直角三角形 6" o:spid="_x0000_s1026" o:spt="6" type="#_x0000_t6" style="position:absolute;left:981;top:5442;flip:y;height:1007;width:1341;v-text-anchor:middle;" fillcolor="#FAD6D6" filled="t" stroked="f" coordsize="21600,21600" o:gfxdata="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c1dmrugAAANsA&#10;AAAPAAAAAAAAAAEAIAAAACIAAABkcnMvZG93bnJldi54bWxQSwECFAAUAAAACACHTuJAMy8FnjsA&#10;AAA5AAAAEAAAAAAAAAABACAAAAAJAQAAZHJzL3NoYXBleG1sLnhtbFBLBQYAAAAABgAGAFsBAACz&#10;AwAAAAA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rect id="矩形 5" o:spid="_x0000_s1026" o:spt="1" style="position:absolute;left:1186;top:5644;height:550;width:1707;v-text-anchor:middle;" filled="f" stroked="t" coordsize="21600,21600" o:gfxdata="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tUKveLgAAADbAAAA&#10;DwAAAAAAAAABACAAAAAiAAAAZHJzL2Rvd25yZXYueG1sUEsBAhQAFAAAAAgAh07iQDMvBZ47AAAA&#10;OQAAABAAAAAAAAAAAQAgAAAABwEAAGRycy9zaGFwZXhtbC54bWxQSwUGAAAAAAYABgBbAQAAsQMA&#10;AAAA&#10;">
                  <v:fill on="f" focussize="0,0"/>
                  <v:stroke weight="1pt" color="#2D336A [3204]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-691515</wp:posOffset>
                </wp:positionH>
                <wp:positionV relativeFrom="paragraph">
                  <wp:posOffset>3924300</wp:posOffset>
                </wp:positionV>
                <wp:extent cx="1213485" cy="638810"/>
                <wp:effectExtent l="0" t="0" r="24765" b="8890"/>
                <wp:wrapNone/>
                <wp:docPr id="11" name="组合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3485" cy="638810"/>
                          <a:chOff x="981" y="5442"/>
                          <a:chExt cx="1911" cy="1006"/>
                        </a:xfrm>
                      </wpg:grpSpPr>
                      <wps:wsp>
                        <wps:cNvPr id="12" name="直角三角形 6"/>
                        <wps:cNvSpPr/>
                        <wps:spPr>
                          <a:xfrm flipV="1">
                            <a:off x="981" y="5442"/>
                            <a:ext cx="1341" cy="1007"/>
                          </a:xfrm>
                          <a:prstGeom prst="rtTriangle">
                            <a:avLst/>
                          </a:prstGeom>
                          <a:solidFill>
                            <a:srgbClr val="DAE3F4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3" name="矩形 5"/>
                        <wps:cNvSpPr/>
                        <wps:spPr>
                          <a:xfrm>
                            <a:off x="1186" y="5644"/>
                            <a:ext cx="1707" cy="5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2D336A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54.45pt;margin-top:309pt;height:50.3pt;width:95.55pt;z-index:251661312;mso-width-relative:page;mso-height-relative:page;" coordorigin="981,5442" coordsize="1911,1006" o:gfxdata="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">
                <o:lock v:ext="edit" aspectratio="f"/>
                <v:shape id="直角三角形 6" o:spid="_x0000_s1026" o:spt="6" type="#_x0000_t6" style="position:absolute;left:981;top:5442;flip:y;height:1007;width:1341;v-text-anchor:middle;" fillcolor="#DAE3F4" filled="t" stroked="f" coordsize="21600,21600" o:gfxdata="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JgUVa8AAAA&#10;2wAAAA8AAAAAAAAAAQAgAAAAIgAAAGRycy9kb3ducmV2LnhtbFBLAQIUABQAAAAIAIdO4kAzLwWe&#10;OwAAADkAAAAQAAAAAAAAAAEAIAAAAAsBAABkcnMvc2hhcGV4bWwueG1sUEsFBgAAAAAGAAYAWwEA&#10;ALUDAAAAAA=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rect id="矩形 5" o:spid="_x0000_s1026" o:spt="1" style="position:absolute;left:1186;top:5644;height:550;width:1707;v-text-anchor:middle;" filled="f" stroked="t" coordsize="21600,21600" o:gfxdata="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pTUM4LgAAADbAAAA&#10;DwAAAAAAAAABACAAAAAiAAAAZHJzL2Rvd25yZXYueG1sUEsBAhQAFAAAAAgAh07iQDMvBZ47AAAA&#10;OQAAABAAAAAAAAAAAQAgAAAABwEAAGRycy9zaGFwZXhtbC54bWxQSwUGAAAAAAYABgBbAQAAsQMA&#10;AAAA&#10;">
                  <v:fill on="f" focussize="0,0"/>
                  <v:stroke weight="1pt" color="#2D336A [3204]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842645</wp:posOffset>
                </wp:positionH>
                <wp:positionV relativeFrom="paragraph">
                  <wp:posOffset>3801110</wp:posOffset>
                </wp:positionV>
                <wp:extent cx="5190490" cy="2113915"/>
                <wp:effectExtent l="0" t="0" r="0" b="0"/>
                <wp:wrapNone/>
                <wp:docPr id="107" name="文本框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90490" cy="21139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3AB5FF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40" w:lineRule="exact"/>
                              <w:textAlignment w:val="auto"/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2D336A"/>
                                <w:sz w:val="22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2D336A"/>
                                <w:sz w:val="22"/>
                                <w:szCs w:val="22"/>
                                <w:lang w:val="en-US" w:eastAsia="zh-CN"/>
                              </w:rPr>
                              <w:t>2018.03-2018.12             XXXX电子商务有限公司        电商带货主播</w:t>
                            </w:r>
                          </w:p>
                          <w:p w14:paraId="36E9E3B8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1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40" w:lineRule="exact"/>
                              <w:ind w:left="420" w:leftChars="0" w:hanging="420" w:firstLineChars="0"/>
                              <w:textAlignment w:val="auto"/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负责淘宝、天猫、抖音等平台进行产品的直播销售，涉及多个品类产品；</w:t>
                            </w:r>
                          </w:p>
                          <w:p w14:paraId="3A471D0C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1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40" w:lineRule="exact"/>
                              <w:ind w:left="420" w:leftChars="0" w:hanging="420" w:firstLineChars="0"/>
                              <w:textAlignment w:val="auto"/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参与直播方案策划、协助进行日常各直播平台的运营，产品介绍等；</w:t>
                            </w:r>
                          </w:p>
                          <w:p w14:paraId="357247D8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1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40" w:lineRule="exact"/>
                              <w:ind w:left="420" w:leftChars="0" w:hanging="420" w:firstLineChars="0"/>
                              <w:jc w:val="both"/>
                              <w:textAlignment w:val="auto"/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负责与粉丝进行互动，活跃气氛，提高粉丝活跃度，引导粉丝关注直播间；</w:t>
                            </w:r>
                          </w:p>
                          <w:p w14:paraId="4D1EB522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1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40" w:lineRule="exact"/>
                              <w:ind w:left="420" w:leftChars="0" w:hanging="420" w:firstLineChars="0"/>
                              <w:jc w:val="both"/>
                              <w:textAlignment w:val="auto"/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配合直播流程，直播策划，产品卖点梳理，提高直播间销售转化率。</w:t>
                            </w:r>
                          </w:p>
                          <w:p w14:paraId="0A62E685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1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40" w:lineRule="exact"/>
                              <w:ind w:left="420" w:leftChars="0" w:hanging="420" w:firstLineChars="0"/>
                              <w:jc w:val="both"/>
                              <w:textAlignment w:val="auto"/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熟悉各平台直播相关规则，配合店铺线上相关营销促销活动；</w:t>
                            </w:r>
                          </w:p>
                          <w:p w14:paraId="58A1514B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1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40" w:lineRule="exact"/>
                              <w:ind w:left="420" w:leftChars="0" w:hanging="420" w:firstLineChars="0"/>
                              <w:jc w:val="both"/>
                              <w:textAlignment w:val="auto"/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参与策划视频直播内容，收集整理产品卖点信息并编辑提出直播相应建议；</w:t>
                            </w:r>
                          </w:p>
                          <w:p w14:paraId="7B01B053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40" w:lineRule="exact"/>
                              <w:ind w:leftChars="0"/>
                              <w:textAlignment w:val="auto"/>
                              <w:rPr>
                                <w:rFonts w:hint="eastAsia" w:ascii="汉仪文黑-55简" w:hAnsi="汉仪文黑-55简" w:eastAsia="汉仪文黑-55简" w:cs="汉仪文黑-55简"/>
                                <w:color w:val="3B3838" w:themeColor="background2" w:themeShade="40"/>
                                <w:sz w:val="22"/>
                                <w:szCs w:val="22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6.35pt;margin-top:299.3pt;height:166.45pt;width:408.7pt;z-index:251670528;mso-width-relative:page;mso-height-relative:page;" filled="f" stroked="f" coordsize="21600,21600" o:gfxdata="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O/xEG3AAAAAsBAAAPAAAAAAAAAAEAIAAAACIA&#10;AABkcnMvZG93bnJldi54bWxQSwECFAAUAAAACACHTuJAIWuyxT4CAABrBAAADgAAAAAAAAABACAA&#10;AAAr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F3AB5FF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40" w:lineRule="exact"/>
                        <w:textAlignment w:val="auto"/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2D336A"/>
                          <w:sz w:val="22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2D336A"/>
                          <w:sz w:val="22"/>
                          <w:szCs w:val="22"/>
                          <w:lang w:val="en-US" w:eastAsia="zh-CN"/>
                        </w:rPr>
                        <w:t>2018.03-2018.12             XXXX电子商务有限公司        电商带货主播</w:t>
                      </w:r>
                    </w:p>
                    <w:p w14:paraId="36E9E3B8"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1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40" w:lineRule="exact"/>
                        <w:ind w:left="420" w:leftChars="0" w:hanging="420" w:firstLineChars="0"/>
                        <w:textAlignment w:val="auto"/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负责淘宝、天猫、抖音等平台进行产品的直播销售，涉及多个品类产品；</w:t>
                      </w:r>
                    </w:p>
                    <w:p w14:paraId="3A471D0C"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1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40" w:lineRule="exact"/>
                        <w:ind w:left="420" w:leftChars="0" w:hanging="420" w:firstLineChars="0"/>
                        <w:textAlignment w:val="auto"/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参与直播方案策划、协助进行日常各直播平台的运营，产品介绍等；</w:t>
                      </w:r>
                    </w:p>
                    <w:p w14:paraId="357247D8"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1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40" w:lineRule="exact"/>
                        <w:ind w:left="420" w:leftChars="0" w:hanging="420" w:firstLineChars="0"/>
                        <w:jc w:val="both"/>
                        <w:textAlignment w:val="auto"/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负责与粉丝进行互动，活跃气氛，提高粉丝活跃度，引导粉丝关注直播间；</w:t>
                      </w:r>
                    </w:p>
                    <w:p w14:paraId="4D1EB522"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1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40" w:lineRule="exact"/>
                        <w:ind w:left="420" w:leftChars="0" w:hanging="420" w:firstLineChars="0"/>
                        <w:jc w:val="both"/>
                        <w:textAlignment w:val="auto"/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配合直播流程，直播策划，产品卖点梳理，提高直播间销售转化率。</w:t>
                      </w:r>
                    </w:p>
                    <w:p w14:paraId="0A62E685"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1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40" w:lineRule="exact"/>
                        <w:ind w:left="420" w:leftChars="0" w:hanging="420" w:firstLineChars="0"/>
                        <w:jc w:val="both"/>
                        <w:textAlignment w:val="auto"/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熟悉各平台直播相关规则，配合店铺线上相关营销促销活动；</w:t>
                      </w:r>
                    </w:p>
                    <w:p w14:paraId="58A1514B"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1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40" w:lineRule="exact"/>
                        <w:ind w:left="420" w:leftChars="0" w:hanging="420" w:firstLineChars="0"/>
                        <w:jc w:val="both"/>
                        <w:textAlignment w:val="auto"/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参与策划视频直播内容，收集整理产品卖点信息并编辑提出直播相应建议；</w:t>
                      </w:r>
                    </w:p>
                    <w:p w14:paraId="7B01B053"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40" w:lineRule="exact"/>
                        <w:ind w:leftChars="0"/>
                        <w:textAlignment w:val="auto"/>
                        <w:rPr>
                          <w:rFonts w:hint="eastAsia" w:ascii="汉仪文黑-55简" w:hAnsi="汉仪文黑-55简" w:eastAsia="汉仪文黑-55简" w:cs="汉仪文黑-55简"/>
                          <w:color w:val="3B3838" w:themeColor="background2" w:themeShade="40"/>
                          <w:sz w:val="22"/>
                          <w:szCs w:val="22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800100</wp:posOffset>
                </wp:positionH>
                <wp:positionV relativeFrom="paragraph">
                  <wp:posOffset>2448560</wp:posOffset>
                </wp:positionV>
                <wp:extent cx="5200650" cy="1267460"/>
                <wp:effectExtent l="0" t="0" r="0" b="0"/>
                <wp:wrapNone/>
                <wp:docPr id="108" name="文本框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00650" cy="1267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7DE106A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40" w:lineRule="exact"/>
                              <w:textAlignment w:val="auto"/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i w:val="0"/>
                                <w:caps w:val="0"/>
                                <w:color w:val="2D336A"/>
                                <w:spacing w:val="0"/>
                                <w:sz w:val="22"/>
                                <w:szCs w:val="22"/>
                                <w:shd w:val="clear" w:fill="FFFFFF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2D336A"/>
                                <w:sz w:val="22"/>
                                <w:szCs w:val="22"/>
                                <w:lang w:val="en-US" w:eastAsia="zh-CN"/>
                              </w:rPr>
                              <w:t xml:space="preserve">2015年-2017年                XXXXX大学               播音主持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i w:val="0"/>
                                <w:caps w:val="0"/>
                                <w:color w:val="2D336A"/>
                                <w:spacing w:val="0"/>
                                <w:sz w:val="22"/>
                                <w:szCs w:val="22"/>
                                <w:shd w:val="clear" w:fill="FFFFFF"/>
                                <w:lang w:val="en-US" w:eastAsia="zh-CN"/>
                              </w:rPr>
                              <w:t>(本科)</w:t>
                            </w:r>
                          </w:p>
                          <w:p w14:paraId="4236ACF9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40" w:lineRule="exact"/>
                              <w:textAlignment w:val="auto"/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i w:val="0"/>
                                <w:caps w:val="0"/>
                                <w:color w:val="2D336A"/>
                                <w:spacing w:val="0"/>
                                <w:sz w:val="22"/>
                                <w:szCs w:val="22"/>
                                <w:shd w:val="clear" w:fill="FFFFFF"/>
                                <w:lang w:val="en-US" w:eastAsia="zh-CN"/>
                              </w:rPr>
                              <w:t>主修课程：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普通话语音、发声训练、播音技巧、即兴演讲与评论、新闻评论、节目主持艺术、文学作品朗诵、新闻播音、播音创作基础、电视节目主持、电视专题与电视栏目、电视摄像、广播电视史、广播电视法规与广电职业道德等。</w:t>
                            </w:r>
                          </w:p>
                          <w:p w14:paraId="2202FC83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40" w:lineRule="exact"/>
                              <w:textAlignment w:val="auto"/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3B3838" w:themeColor="background2" w:themeShade="40"/>
                                <w:spacing w:val="0"/>
                                <w:sz w:val="22"/>
                                <w:szCs w:val="22"/>
                                <w:shd w:val="clear" w:fill="FFFFFF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3pt;margin-top:192.8pt;height:99.8pt;width:409.5pt;z-index:251669504;mso-width-relative:page;mso-height-relative:page;" filled="f" stroked="f" coordsize="21600,21600" o:gfxdata="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J6X8C3bAAAACwEAAA8AAAAAAAAAAQAgAAAAIgAAAGRy&#10;cy9kb3ducmV2LnhtbFBLAQIUABQAAAAIAIdO4kAr748GOwIAAGs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7DE106A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40" w:lineRule="exact"/>
                        <w:textAlignment w:val="auto"/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i w:val="0"/>
                          <w:caps w:val="0"/>
                          <w:color w:val="2D336A"/>
                          <w:spacing w:val="0"/>
                          <w:sz w:val="22"/>
                          <w:szCs w:val="22"/>
                          <w:shd w:val="clear" w:fill="FFFFFF"/>
                          <w:lang w:val="en-US" w:eastAsia="zh-CN"/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2D336A"/>
                          <w:sz w:val="22"/>
                          <w:szCs w:val="22"/>
                          <w:lang w:val="en-US" w:eastAsia="zh-CN"/>
                        </w:rPr>
                        <w:t xml:space="preserve">2015年-2017年                XXXXX大学               播音主持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i w:val="0"/>
                          <w:caps w:val="0"/>
                          <w:color w:val="2D336A"/>
                          <w:spacing w:val="0"/>
                          <w:sz w:val="22"/>
                          <w:szCs w:val="22"/>
                          <w:shd w:val="clear" w:fill="FFFFFF"/>
                          <w:lang w:val="en-US" w:eastAsia="zh-CN"/>
                        </w:rPr>
                        <w:t>(本科)</w:t>
                      </w:r>
                    </w:p>
                    <w:p w14:paraId="4236ACF9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40" w:lineRule="exact"/>
                        <w:textAlignment w:val="auto"/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i w:val="0"/>
                          <w:caps w:val="0"/>
                          <w:color w:val="2D336A"/>
                          <w:spacing w:val="0"/>
                          <w:sz w:val="22"/>
                          <w:szCs w:val="22"/>
                          <w:shd w:val="clear" w:fill="FFFFFF"/>
                          <w:lang w:val="en-US" w:eastAsia="zh-CN"/>
                        </w:rPr>
                        <w:t>主修课程：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普通话语音、发声训练、播音技巧、即兴演讲与评论、新闻评论、节目主持艺术、文学作品朗诵、新闻播音、播音创作基础、电视节目主持、电视专题与电视栏目、电视摄像、广播电视史、广播电视法规与广电职业道德等。</w:t>
                      </w:r>
                    </w:p>
                    <w:p w14:paraId="2202FC83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40" w:lineRule="exact"/>
                        <w:textAlignment w:val="auto"/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3B3838" w:themeColor="background2" w:themeShade="40"/>
                          <w:spacing w:val="0"/>
                          <w:sz w:val="22"/>
                          <w:szCs w:val="22"/>
                          <w:shd w:val="clear" w:fill="FFFFFF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2338705</wp:posOffset>
                </wp:positionH>
                <wp:positionV relativeFrom="paragraph">
                  <wp:posOffset>-13335</wp:posOffset>
                </wp:positionV>
                <wp:extent cx="3505200" cy="623570"/>
                <wp:effectExtent l="0" t="0" r="0" b="0"/>
                <wp:wrapNone/>
                <wp:docPr id="25" name="组合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623570"/>
                          <a:chOff x="11342" y="1522"/>
                          <a:chExt cx="5520" cy="982"/>
                        </a:xfrm>
                      </wpg:grpSpPr>
                      <wps:wsp>
                        <wps:cNvPr id="46" name="文本框 22"/>
                        <wps:cNvSpPr txBox="1"/>
                        <wps:spPr>
                          <a:xfrm>
                            <a:off x="11342" y="1522"/>
                            <a:ext cx="2267" cy="87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5482819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700" w:lineRule="exact"/>
                                <w:jc w:val="distribute"/>
                                <w:textAlignment w:val="auto"/>
                                <w:rPr>
                                  <w:rFonts w:hint="eastAsia" w:ascii="汉仪文黑-55简" w:hAnsi="汉仪文黑-55简" w:eastAsia="汉仪文黑-55简" w:cs="汉仪文黑-55简"/>
                                  <w:b w:val="0"/>
                                  <w:bCs w:val="0"/>
                                  <w:color w:val="2D336A"/>
                                  <w:sz w:val="56"/>
                                  <w:szCs w:val="5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汉仪文黑-55简" w:hAnsi="汉仪文黑-55简" w:eastAsia="汉仪文黑-55简" w:cs="汉仪文黑-55简"/>
                                  <w:b w:val="0"/>
                                  <w:bCs w:val="0"/>
                                  <w:color w:val="2D336A"/>
                                  <w:sz w:val="56"/>
                                  <w:szCs w:val="56"/>
                                  <w:lang w:val="en-US" w:eastAsia="zh-CN"/>
                                </w:rPr>
                                <w:t>向阳花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47" name="文本框 23"/>
                        <wps:cNvSpPr txBox="1"/>
                        <wps:spPr>
                          <a:xfrm>
                            <a:off x="13392" y="1596"/>
                            <a:ext cx="3470" cy="90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91B17DE">
                              <w:pPr>
                                <w:jc w:val="center"/>
                                <w:rPr>
                                  <w:rFonts w:hint="eastAsia" w:ascii="汉仪文黑-55简" w:hAnsi="汉仪文黑-55简" w:eastAsia="汉仪文黑-55简" w:cs="汉仪文黑-55简"/>
                                  <w:b w:val="0"/>
                                  <w:bCs w:val="0"/>
                                  <w:color w:val="2D336A"/>
                                  <w:sz w:val="32"/>
                                  <w:szCs w:val="32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汉仪文黑-55简" w:hAnsi="汉仪文黑-55简" w:eastAsia="汉仪文黑-55简" w:cs="汉仪文黑-55简"/>
                                  <w:b w:val="0"/>
                                  <w:bCs w:val="0"/>
                                  <w:color w:val="2D336A"/>
                                  <w:sz w:val="32"/>
                                  <w:szCs w:val="32"/>
                                  <w:lang w:eastAsia="zh-CN"/>
                                </w:rPr>
                                <w:t>求职意向：电商主播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4.15pt;margin-top:-1.05pt;height:49.1pt;width:276pt;z-index:251666432;mso-width-relative:page;mso-height-relative:page;" coordorigin="11342,1522" coordsize="5520,982" o:gfxdata="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">
                <o:lock v:ext="edit" aspectratio="f"/>
                <v:shape id="文本框 22" o:spid="_x0000_s1026" o:spt="202" type="#_x0000_t202" style="position:absolute;left:11342;top:1522;height:876;width:2267;" filled="f" stroked="f" coordsize="21600,21600" o:gfxdata="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gyW3K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65482819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700" w:lineRule="exact"/>
                          <w:jc w:val="distribute"/>
                          <w:textAlignment w:val="auto"/>
                          <w:rPr>
                            <w:rFonts w:hint="eastAsia" w:ascii="汉仪文黑-55简" w:hAnsi="汉仪文黑-55简" w:eastAsia="汉仪文黑-55简" w:cs="汉仪文黑-55简"/>
                            <w:b w:val="0"/>
                            <w:bCs w:val="0"/>
                            <w:color w:val="2D336A"/>
                            <w:sz w:val="56"/>
                            <w:szCs w:val="56"/>
                            <w:lang w:val="en-US" w:eastAsia="zh-CN"/>
                          </w:rPr>
                        </w:pPr>
                        <w:r>
                          <w:rPr>
                            <w:rFonts w:hint="eastAsia" w:ascii="汉仪文黑-55简" w:hAnsi="汉仪文黑-55简" w:eastAsia="汉仪文黑-55简" w:cs="汉仪文黑-55简"/>
                            <w:b w:val="0"/>
                            <w:bCs w:val="0"/>
                            <w:color w:val="2D336A"/>
                            <w:sz w:val="56"/>
                            <w:szCs w:val="56"/>
                            <w:lang w:val="en-US" w:eastAsia="zh-CN"/>
                          </w:rPr>
                          <w:t>向阳花</w:t>
                        </w:r>
                      </w:p>
                    </w:txbxContent>
                  </v:textbox>
                </v:shape>
                <v:shape id="文本框 23" o:spid="_x0000_s1026" o:spt="202" type="#_x0000_t202" style="position:absolute;left:13392;top:1596;height:908;width:3470;" filled="f" stroked="f" coordsize="21600,21600" o:gfxdata="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37+6b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591B17DE">
                        <w:pPr>
                          <w:jc w:val="center"/>
                          <w:rPr>
                            <w:rFonts w:hint="eastAsia" w:ascii="汉仪文黑-55简" w:hAnsi="汉仪文黑-55简" w:eastAsia="汉仪文黑-55简" w:cs="汉仪文黑-55简"/>
                            <w:b w:val="0"/>
                            <w:bCs w:val="0"/>
                            <w:color w:val="2D336A"/>
                            <w:sz w:val="32"/>
                            <w:szCs w:val="32"/>
                            <w:lang w:val="en-US" w:eastAsia="zh-CN"/>
                          </w:rPr>
                        </w:pPr>
                        <w:r>
                          <w:rPr>
                            <w:rFonts w:hint="eastAsia" w:ascii="汉仪文黑-55简" w:hAnsi="汉仪文黑-55简" w:eastAsia="汉仪文黑-55简" w:cs="汉仪文黑-55简"/>
                            <w:b w:val="0"/>
                            <w:bCs w:val="0"/>
                            <w:color w:val="2D336A"/>
                            <w:sz w:val="32"/>
                            <w:szCs w:val="32"/>
                            <w:lang w:eastAsia="zh-CN"/>
                          </w:rPr>
                          <w:t>求职意向：电商主播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2272030</wp:posOffset>
                </wp:positionH>
                <wp:positionV relativeFrom="paragraph">
                  <wp:posOffset>659765</wp:posOffset>
                </wp:positionV>
                <wp:extent cx="3851275" cy="1292860"/>
                <wp:effectExtent l="0" t="0" r="0" b="0"/>
                <wp:wrapNone/>
                <wp:docPr id="20" name="组合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51275" cy="1292860"/>
                          <a:chOff x="6446" y="2419"/>
                          <a:chExt cx="6065" cy="2036"/>
                        </a:xfrm>
                      </wpg:grpSpPr>
                      <wps:wsp>
                        <wps:cNvPr id="49" name="Freeform 5"/>
                        <wps:cNvSpPr>
                          <a:spLocks noEditPoints="1"/>
                        </wps:cNvSpPr>
                        <wps:spPr bwMode="auto">
                          <a:xfrm>
                            <a:off x="6446" y="2744"/>
                            <a:ext cx="311" cy="181"/>
                          </a:xfrm>
                          <a:custGeom>
                            <a:avLst/>
                            <a:gdLst>
                              <a:gd name="T0" fmla="*/ 135 w 139"/>
                              <a:gd name="T1" fmla="*/ 61 h 81"/>
                              <a:gd name="T2" fmla="*/ 131 w 139"/>
                              <a:gd name="T3" fmla="*/ 56 h 81"/>
                              <a:gd name="T4" fmla="*/ 131 w 139"/>
                              <a:gd name="T5" fmla="*/ 27 h 81"/>
                              <a:gd name="T6" fmla="*/ 139 w 139"/>
                              <a:gd name="T7" fmla="*/ 24 h 81"/>
                              <a:gd name="T8" fmla="*/ 70 w 139"/>
                              <a:gd name="T9" fmla="*/ 0 h 81"/>
                              <a:gd name="T10" fmla="*/ 0 w 139"/>
                              <a:gd name="T11" fmla="*/ 24 h 81"/>
                              <a:gd name="T12" fmla="*/ 70 w 139"/>
                              <a:gd name="T13" fmla="*/ 48 h 81"/>
                              <a:gd name="T14" fmla="*/ 127 w 139"/>
                              <a:gd name="T15" fmla="*/ 28 h 81"/>
                              <a:gd name="T16" fmla="*/ 127 w 139"/>
                              <a:gd name="T17" fmla="*/ 56 h 81"/>
                              <a:gd name="T18" fmla="*/ 123 w 139"/>
                              <a:gd name="T19" fmla="*/ 61 h 81"/>
                              <a:gd name="T20" fmla="*/ 126 w 139"/>
                              <a:gd name="T21" fmla="*/ 64 h 81"/>
                              <a:gd name="T22" fmla="*/ 123 w 139"/>
                              <a:gd name="T23" fmla="*/ 81 h 81"/>
                              <a:gd name="T24" fmla="*/ 135 w 139"/>
                              <a:gd name="T25" fmla="*/ 81 h 81"/>
                              <a:gd name="T26" fmla="*/ 132 w 139"/>
                              <a:gd name="T27" fmla="*/ 64 h 81"/>
                              <a:gd name="T28" fmla="*/ 135 w 139"/>
                              <a:gd name="T29" fmla="*/ 61 h 81"/>
                              <a:gd name="T30" fmla="*/ 28 w 139"/>
                              <a:gd name="T31" fmla="*/ 42 h 81"/>
                              <a:gd name="T32" fmla="*/ 28 w 139"/>
                              <a:gd name="T33" fmla="*/ 69 h 81"/>
                              <a:gd name="T34" fmla="*/ 70 w 139"/>
                              <a:gd name="T35" fmla="*/ 81 h 81"/>
                              <a:gd name="T36" fmla="*/ 111 w 139"/>
                              <a:gd name="T37" fmla="*/ 69 h 81"/>
                              <a:gd name="T38" fmla="*/ 111 w 139"/>
                              <a:gd name="T39" fmla="*/ 42 h 81"/>
                              <a:gd name="T40" fmla="*/ 70 w 139"/>
                              <a:gd name="T41" fmla="*/ 56 h 81"/>
                              <a:gd name="T42" fmla="*/ 28 w 139"/>
                              <a:gd name="T43" fmla="*/ 42 h 8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139" h="81">
                                <a:moveTo>
                                  <a:pt x="135" y="61"/>
                                </a:moveTo>
                                <a:cubicBezTo>
                                  <a:pt x="135" y="58"/>
                                  <a:pt x="134" y="56"/>
                                  <a:pt x="131" y="56"/>
                                </a:cubicBezTo>
                                <a:cubicBezTo>
                                  <a:pt x="131" y="27"/>
                                  <a:pt x="131" y="27"/>
                                  <a:pt x="131" y="27"/>
                                </a:cubicBezTo>
                                <a:cubicBezTo>
                                  <a:pt x="139" y="24"/>
                                  <a:pt x="139" y="24"/>
                                  <a:pt x="139" y="24"/>
                                </a:cubicBezTo>
                                <a:cubicBezTo>
                                  <a:pt x="70" y="0"/>
                                  <a:pt x="70" y="0"/>
                                  <a:pt x="70" y="0"/>
                                </a:cubicBezTo>
                                <a:cubicBezTo>
                                  <a:pt x="0" y="24"/>
                                  <a:pt x="0" y="24"/>
                                  <a:pt x="0" y="24"/>
                                </a:cubicBezTo>
                                <a:cubicBezTo>
                                  <a:pt x="70" y="48"/>
                                  <a:pt x="70" y="48"/>
                                  <a:pt x="70" y="48"/>
                                </a:cubicBezTo>
                                <a:cubicBezTo>
                                  <a:pt x="127" y="28"/>
                                  <a:pt x="127" y="28"/>
                                  <a:pt x="127" y="28"/>
                                </a:cubicBezTo>
                                <a:cubicBezTo>
                                  <a:pt x="127" y="56"/>
                                  <a:pt x="127" y="56"/>
                                  <a:pt x="127" y="56"/>
                                </a:cubicBezTo>
                                <a:cubicBezTo>
                                  <a:pt x="125" y="56"/>
                                  <a:pt x="123" y="58"/>
                                  <a:pt x="123" y="61"/>
                                </a:cubicBezTo>
                                <a:cubicBezTo>
                                  <a:pt x="123" y="63"/>
                                  <a:pt x="125" y="64"/>
                                  <a:pt x="126" y="64"/>
                                </a:cubicBezTo>
                                <a:cubicBezTo>
                                  <a:pt x="123" y="81"/>
                                  <a:pt x="123" y="81"/>
                                  <a:pt x="123" y="81"/>
                                </a:cubicBezTo>
                                <a:cubicBezTo>
                                  <a:pt x="135" y="81"/>
                                  <a:pt x="135" y="81"/>
                                  <a:pt x="135" y="81"/>
                                </a:cubicBezTo>
                                <a:cubicBezTo>
                                  <a:pt x="132" y="64"/>
                                  <a:pt x="132" y="64"/>
                                  <a:pt x="132" y="64"/>
                                </a:cubicBezTo>
                                <a:cubicBezTo>
                                  <a:pt x="134" y="64"/>
                                  <a:pt x="135" y="63"/>
                                  <a:pt x="135" y="61"/>
                                </a:cubicBezTo>
                                <a:close/>
                                <a:moveTo>
                                  <a:pt x="28" y="42"/>
                                </a:moveTo>
                                <a:cubicBezTo>
                                  <a:pt x="28" y="69"/>
                                  <a:pt x="28" y="69"/>
                                  <a:pt x="28" y="69"/>
                                </a:cubicBezTo>
                                <a:cubicBezTo>
                                  <a:pt x="28" y="76"/>
                                  <a:pt x="47" y="81"/>
                                  <a:pt x="70" y="81"/>
                                </a:cubicBezTo>
                                <a:cubicBezTo>
                                  <a:pt x="92" y="81"/>
                                  <a:pt x="111" y="76"/>
                                  <a:pt x="111" y="69"/>
                                </a:cubicBezTo>
                                <a:cubicBezTo>
                                  <a:pt x="111" y="42"/>
                                  <a:pt x="111" y="42"/>
                                  <a:pt x="111" y="42"/>
                                </a:cubicBezTo>
                                <a:cubicBezTo>
                                  <a:pt x="70" y="56"/>
                                  <a:pt x="70" y="56"/>
                                  <a:pt x="70" y="56"/>
                                </a:cubicBezTo>
                                <a:lnTo>
                                  <a:pt x="28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04040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4787F0E8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t" anchorCtr="0" compatLnSpc="1"/>
                      </wps:wsp>
                      <wpg:grpSp>
                        <wpg:cNvPr id="21" name="组合 51"/>
                        <wpg:cNvGrpSpPr/>
                        <wpg:grpSpPr>
                          <a:xfrm rot="0">
                            <a:off x="6450" y="3848"/>
                            <a:ext cx="268" cy="249"/>
                            <a:chOff x="1383" y="6905"/>
                            <a:chExt cx="268" cy="249"/>
                          </a:xfrm>
                          <a:solidFill>
                            <a:srgbClr val="404040"/>
                          </a:solidFill>
                        </wpg:grpSpPr>
                        <wps:wsp>
                          <wps:cNvPr id="234" name="Freeform 115"/>
                          <wps:cNvSpPr>
                            <a:spLocks noEditPoints="1"/>
                          </wps:cNvSpPr>
                          <wps:spPr bwMode="auto">
                            <a:xfrm>
                              <a:off x="1497" y="6905"/>
                              <a:ext cx="101" cy="201"/>
                            </a:xfrm>
                            <a:custGeom>
                              <a:avLst/>
                              <a:gdLst>
                                <a:gd name="T0" fmla="*/ 27 w 54"/>
                                <a:gd name="T1" fmla="*/ 93 h 93"/>
                                <a:gd name="T2" fmla="*/ 54 w 54"/>
                                <a:gd name="T3" fmla="*/ 28 h 93"/>
                                <a:gd name="T4" fmla="*/ 27 w 54"/>
                                <a:gd name="T5" fmla="*/ 0 h 93"/>
                                <a:gd name="T6" fmla="*/ 0 w 54"/>
                                <a:gd name="T7" fmla="*/ 28 h 93"/>
                                <a:gd name="T8" fmla="*/ 27 w 54"/>
                                <a:gd name="T9" fmla="*/ 93 h 93"/>
                                <a:gd name="T10" fmla="*/ 27 w 54"/>
                                <a:gd name="T11" fmla="*/ 14 h 93"/>
                                <a:gd name="T12" fmla="*/ 40 w 54"/>
                                <a:gd name="T13" fmla="*/ 28 h 93"/>
                                <a:gd name="T14" fmla="*/ 27 w 54"/>
                                <a:gd name="T15" fmla="*/ 41 h 93"/>
                                <a:gd name="T16" fmla="*/ 14 w 54"/>
                                <a:gd name="T17" fmla="*/ 28 h 93"/>
                                <a:gd name="T18" fmla="*/ 27 w 54"/>
                                <a:gd name="T19" fmla="*/ 14 h 9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54" h="93">
                                  <a:moveTo>
                                    <a:pt x="27" y="93"/>
                                  </a:moveTo>
                                  <a:cubicBezTo>
                                    <a:pt x="38" y="93"/>
                                    <a:pt x="54" y="37"/>
                                    <a:pt x="54" y="28"/>
                                  </a:cubicBezTo>
                                  <a:cubicBezTo>
                                    <a:pt x="54" y="13"/>
                                    <a:pt x="42" y="0"/>
                                    <a:pt x="27" y="0"/>
                                  </a:cubicBezTo>
                                  <a:cubicBezTo>
                                    <a:pt x="12" y="0"/>
                                    <a:pt x="0" y="13"/>
                                    <a:pt x="0" y="28"/>
                                  </a:cubicBezTo>
                                  <a:cubicBezTo>
                                    <a:pt x="0" y="37"/>
                                    <a:pt x="16" y="93"/>
                                    <a:pt x="27" y="93"/>
                                  </a:cubicBezTo>
                                  <a:close/>
                                  <a:moveTo>
                                    <a:pt x="27" y="14"/>
                                  </a:moveTo>
                                  <a:cubicBezTo>
                                    <a:pt x="34" y="14"/>
                                    <a:pt x="40" y="20"/>
                                    <a:pt x="40" y="28"/>
                                  </a:cubicBezTo>
                                  <a:cubicBezTo>
                                    <a:pt x="40" y="35"/>
                                    <a:pt x="34" y="41"/>
                                    <a:pt x="27" y="41"/>
                                  </a:cubicBezTo>
                                  <a:cubicBezTo>
                                    <a:pt x="20" y="41"/>
                                    <a:pt x="14" y="35"/>
                                    <a:pt x="14" y="28"/>
                                  </a:cubicBezTo>
                                  <a:cubicBezTo>
                                    <a:pt x="14" y="20"/>
                                    <a:pt x="20" y="14"/>
                                    <a:pt x="27" y="14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vert="horz" wrap="square" lIns="91440" tIns="45720" rIns="91440" bIns="45720" numCol="1" anchor="t" anchorCtr="0" compatLnSpc="1"/>
                        </wps:wsp>
                        <wps:wsp>
                          <wps:cNvPr id="230" name="Freeform 114"/>
                          <wps:cNvSpPr>
                            <a:spLocks noEditPoints="1"/>
                          </wps:cNvSpPr>
                          <wps:spPr bwMode="auto">
                            <a:xfrm>
                              <a:off x="1383" y="7006"/>
                              <a:ext cx="268" cy="148"/>
                            </a:xfrm>
                            <a:custGeom>
                              <a:avLst/>
                              <a:gdLst>
                                <a:gd name="T0" fmla="*/ 5 w 143"/>
                                <a:gd name="T1" fmla="*/ 78 h 78"/>
                                <a:gd name="T2" fmla="*/ 7 w 143"/>
                                <a:gd name="T3" fmla="*/ 77 h 78"/>
                                <a:gd name="T4" fmla="*/ 49 w 143"/>
                                <a:gd name="T5" fmla="*/ 52 h 78"/>
                                <a:gd name="T6" fmla="*/ 91 w 143"/>
                                <a:gd name="T7" fmla="*/ 77 h 78"/>
                                <a:gd name="T8" fmla="*/ 91 w 143"/>
                                <a:gd name="T9" fmla="*/ 78 h 78"/>
                                <a:gd name="T10" fmla="*/ 92 w 143"/>
                                <a:gd name="T11" fmla="*/ 78 h 78"/>
                                <a:gd name="T12" fmla="*/ 93 w 143"/>
                                <a:gd name="T13" fmla="*/ 78 h 78"/>
                                <a:gd name="T14" fmla="*/ 93 w 143"/>
                                <a:gd name="T15" fmla="*/ 78 h 78"/>
                                <a:gd name="T16" fmla="*/ 93 w 143"/>
                                <a:gd name="T17" fmla="*/ 78 h 78"/>
                                <a:gd name="T18" fmla="*/ 94 w 143"/>
                                <a:gd name="T19" fmla="*/ 78 h 78"/>
                                <a:gd name="T20" fmla="*/ 94 w 143"/>
                                <a:gd name="T21" fmla="*/ 78 h 78"/>
                                <a:gd name="T22" fmla="*/ 95 w 143"/>
                                <a:gd name="T23" fmla="*/ 77 h 78"/>
                                <a:gd name="T24" fmla="*/ 95 w 143"/>
                                <a:gd name="T25" fmla="*/ 77 h 78"/>
                                <a:gd name="T26" fmla="*/ 139 w 143"/>
                                <a:gd name="T27" fmla="*/ 51 h 78"/>
                                <a:gd name="T28" fmla="*/ 141 w 143"/>
                                <a:gd name="T29" fmla="*/ 47 h 78"/>
                                <a:gd name="T30" fmla="*/ 143 w 143"/>
                                <a:gd name="T31" fmla="*/ 5 h 78"/>
                                <a:gd name="T32" fmla="*/ 142 w 143"/>
                                <a:gd name="T33" fmla="*/ 2 h 78"/>
                                <a:gd name="T34" fmla="*/ 138 w 143"/>
                                <a:gd name="T35" fmla="*/ 1 h 78"/>
                                <a:gd name="T36" fmla="*/ 113 w 143"/>
                                <a:gd name="T37" fmla="*/ 6 h 78"/>
                                <a:gd name="T38" fmla="*/ 111 w 143"/>
                                <a:gd name="T39" fmla="*/ 6 h 78"/>
                                <a:gd name="T40" fmla="*/ 110 w 143"/>
                                <a:gd name="T41" fmla="*/ 7 h 78"/>
                                <a:gd name="T42" fmla="*/ 109 w 143"/>
                                <a:gd name="T43" fmla="*/ 11 h 78"/>
                                <a:gd name="T44" fmla="*/ 106 w 143"/>
                                <a:gd name="T45" fmla="*/ 18 h 78"/>
                                <a:gd name="T46" fmla="*/ 91 w 143"/>
                                <a:gd name="T47" fmla="*/ 68 h 78"/>
                                <a:gd name="T48" fmla="*/ 55 w 143"/>
                                <a:gd name="T49" fmla="*/ 46 h 78"/>
                                <a:gd name="T50" fmla="*/ 73 w 143"/>
                                <a:gd name="T51" fmla="*/ 26 h 78"/>
                                <a:gd name="T52" fmla="*/ 70 w 143"/>
                                <a:gd name="T53" fmla="*/ 18 h 78"/>
                                <a:gd name="T54" fmla="*/ 46 w 143"/>
                                <a:gd name="T55" fmla="*/ 44 h 78"/>
                                <a:gd name="T56" fmla="*/ 25 w 143"/>
                                <a:gd name="T57" fmla="*/ 57 h 78"/>
                                <a:gd name="T58" fmla="*/ 59 w 143"/>
                                <a:gd name="T59" fmla="*/ 19 h 78"/>
                                <a:gd name="T60" fmla="*/ 69 w 143"/>
                                <a:gd name="T61" fmla="*/ 15 h 78"/>
                                <a:gd name="T62" fmla="*/ 67 w 143"/>
                                <a:gd name="T63" fmla="*/ 11 h 78"/>
                                <a:gd name="T64" fmla="*/ 66 w 143"/>
                                <a:gd name="T65" fmla="*/ 8 h 78"/>
                                <a:gd name="T66" fmla="*/ 55 w 143"/>
                                <a:gd name="T67" fmla="*/ 12 h 78"/>
                                <a:gd name="T68" fmla="*/ 54 w 143"/>
                                <a:gd name="T69" fmla="*/ 13 h 78"/>
                                <a:gd name="T70" fmla="*/ 2 w 143"/>
                                <a:gd name="T71" fmla="*/ 71 h 78"/>
                                <a:gd name="T72" fmla="*/ 2 w 143"/>
                                <a:gd name="T73" fmla="*/ 77 h 78"/>
                                <a:gd name="T74" fmla="*/ 5 w 143"/>
                                <a:gd name="T75" fmla="*/ 78 h 78"/>
                                <a:gd name="T76" fmla="*/ 116 w 143"/>
                                <a:gd name="T77" fmla="*/ 14 h 78"/>
                                <a:gd name="T78" fmla="*/ 135 w 143"/>
                                <a:gd name="T79" fmla="*/ 10 h 78"/>
                                <a:gd name="T80" fmla="*/ 133 w 143"/>
                                <a:gd name="T81" fmla="*/ 45 h 78"/>
                                <a:gd name="T82" fmla="*/ 100 w 143"/>
                                <a:gd name="T83" fmla="*/ 65 h 78"/>
                                <a:gd name="T84" fmla="*/ 116 w 143"/>
                                <a:gd name="T85" fmla="*/ 14 h 7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143" h="78">
                                  <a:moveTo>
                                    <a:pt x="5" y="78"/>
                                  </a:moveTo>
                                  <a:cubicBezTo>
                                    <a:pt x="5" y="78"/>
                                    <a:pt x="6" y="78"/>
                                    <a:pt x="7" y="77"/>
                                  </a:cubicBezTo>
                                  <a:cubicBezTo>
                                    <a:pt x="49" y="52"/>
                                    <a:pt x="49" y="52"/>
                                    <a:pt x="49" y="52"/>
                                  </a:cubicBezTo>
                                  <a:cubicBezTo>
                                    <a:pt x="91" y="77"/>
                                    <a:pt x="91" y="77"/>
                                    <a:pt x="91" y="77"/>
                                  </a:cubicBezTo>
                                  <a:cubicBezTo>
                                    <a:pt x="91" y="77"/>
                                    <a:pt x="91" y="78"/>
                                    <a:pt x="91" y="78"/>
                                  </a:cubicBezTo>
                                  <a:cubicBezTo>
                                    <a:pt x="92" y="78"/>
                                    <a:pt x="92" y="78"/>
                                    <a:pt x="92" y="78"/>
                                  </a:cubicBezTo>
                                  <a:cubicBezTo>
                                    <a:pt x="92" y="78"/>
                                    <a:pt x="93" y="78"/>
                                    <a:pt x="93" y="78"/>
                                  </a:cubicBezTo>
                                  <a:cubicBezTo>
                                    <a:pt x="93" y="78"/>
                                    <a:pt x="93" y="78"/>
                                    <a:pt x="93" y="78"/>
                                  </a:cubicBezTo>
                                  <a:cubicBezTo>
                                    <a:pt x="93" y="78"/>
                                    <a:pt x="93" y="78"/>
                                    <a:pt x="93" y="78"/>
                                  </a:cubicBezTo>
                                  <a:cubicBezTo>
                                    <a:pt x="93" y="78"/>
                                    <a:pt x="94" y="78"/>
                                    <a:pt x="94" y="78"/>
                                  </a:cubicBezTo>
                                  <a:cubicBezTo>
                                    <a:pt x="94" y="78"/>
                                    <a:pt x="94" y="78"/>
                                    <a:pt x="94" y="78"/>
                                  </a:cubicBezTo>
                                  <a:cubicBezTo>
                                    <a:pt x="95" y="78"/>
                                    <a:pt x="95" y="78"/>
                                    <a:pt x="95" y="77"/>
                                  </a:cubicBezTo>
                                  <a:cubicBezTo>
                                    <a:pt x="95" y="77"/>
                                    <a:pt x="95" y="77"/>
                                    <a:pt x="95" y="77"/>
                                  </a:cubicBezTo>
                                  <a:cubicBezTo>
                                    <a:pt x="139" y="51"/>
                                    <a:pt x="139" y="51"/>
                                    <a:pt x="139" y="51"/>
                                  </a:cubicBezTo>
                                  <a:cubicBezTo>
                                    <a:pt x="140" y="50"/>
                                    <a:pt x="141" y="49"/>
                                    <a:pt x="141" y="47"/>
                                  </a:cubicBezTo>
                                  <a:cubicBezTo>
                                    <a:pt x="143" y="5"/>
                                    <a:pt x="143" y="5"/>
                                    <a:pt x="143" y="5"/>
                                  </a:cubicBezTo>
                                  <a:cubicBezTo>
                                    <a:pt x="143" y="4"/>
                                    <a:pt x="142" y="2"/>
                                    <a:pt x="142" y="2"/>
                                  </a:cubicBezTo>
                                  <a:cubicBezTo>
                                    <a:pt x="141" y="1"/>
                                    <a:pt x="139" y="0"/>
                                    <a:pt x="138" y="1"/>
                                  </a:cubicBezTo>
                                  <a:cubicBezTo>
                                    <a:pt x="113" y="6"/>
                                    <a:pt x="113" y="6"/>
                                    <a:pt x="113" y="6"/>
                                  </a:cubicBezTo>
                                  <a:cubicBezTo>
                                    <a:pt x="111" y="6"/>
                                    <a:pt x="111" y="6"/>
                                    <a:pt x="111" y="6"/>
                                  </a:cubicBezTo>
                                  <a:cubicBezTo>
                                    <a:pt x="111" y="6"/>
                                    <a:pt x="111" y="7"/>
                                    <a:pt x="110" y="7"/>
                                  </a:cubicBezTo>
                                  <a:cubicBezTo>
                                    <a:pt x="110" y="9"/>
                                    <a:pt x="110" y="10"/>
                                    <a:pt x="109" y="11"/>
                                  </a:cubicBezTo>
                                  <a:cubicBezTo>
                                    <a:pt x="108" y="13"/>
                                    <a:pt x="107" y="16"/>
                                    <a:pt x="106" y="18"/>
                                  </a:cubicBezTo>
                                  <a:cubicBezTo>
                                    <a:pt x="91" y="68"/>
                                    <a:pt x="91" y="68"/>
                                    <a:pt x="91" y="68"/>
                                  </a:cubicBezTo>
                                  <a:cubicBezTo>
                                    <a:pt x="55" y="46"/>
                                    <a:pt x="55" y="46"/>
                                    <a:pt x="55" y="46"/>
                                  </a:cubicBezTo>
                                  <a:cubicBezTo>
                                    <a:pt x="73" y="26"/>
                                    <a:pt x="73" y="26"/>
                                    <a:pt x="73" y="26"/>
                                  </a:cubicBezTo>
                                  <a:cubicBezTo>
                                    <a:pt x="72" y="24"/>
                                    <a:pt x="71" y="21"/>
                                    <a:pt x="70" y="18"/>
                                  </a:cubicBezTo>
                                  <a:cubicBezTo>
                                    <a:pt x="46" y="44"/>
                                    <a:pt x="46" y="44"/>
                                    <a:pt x="46" y="44"/>
                                  </a:cubicBezTo>
                                  <a:cubicBezTo>
                                    <a:pt x="25" y="57"/>
                                    <a:pt x="25" y="57"/>
                                    <a:pt x="25" y="57"/>
                                  </a:cubicBezTo>
                                  <a:cubicBezTo>
                                    <a:pt x="59" y="19"/>
                                    <a:pt x="59" y="19"/>
                                    <a:pt x="59" y="19"/>
                                  </a:cubicBezTo>
                                  <a:cubicBezTo>
                                    <a:pt x="69" y="15"/>
                                    <a:pt x="69" y="15"/>
                                    <a:pt x="69" y="15"/>
                                  </a:cubicBezTo>
                                  <a:cubicBezTo>
                                    <a:pt x="68" y="14"/>
                                    <a:pt x="67" y="12"/>
                                    <a:pt x="67" y="11"/>
                                  </a:cubicBezTo>
                                  <a:cubicBezTo>
                                    <a:pt x="66" y="10"/>
                                    <a:pt x="66" y="9"/>
                                    <a:pt x="66" y="8"/>
                                  </a:cubicBezTo>
                                  <a:cubicBezTo>
                                    <a:pt x="55" y="12"/>
                                    <a:pt x="55" y="12"/>
                                    <a:pt x="55" y="12"/>
                                  </a:cubicBezTo>
                                  <a:cubicBezTo>
                                    <a:pt x="55" y="12"/>
                                    <a:pt x="54" y="12"/>
                                    <a:pt x="54" y="13"/>
                                  </a:cubicBezTo>
                                  <a:cubicBezTo>
                                    <a:pt x="2" y="71"/>
                                    <a:pt x="2" y="71"/>
                                    <a:pt x="2" y="71"/>
                                  </a:cubicBezTo>
                                  <a:cubicBezTo>
                                    <a:pt x="0" y="73"/>
                                    <a:pt x="0" y="75"/>
                                    <a:pt x="2" y="77"/>
                                  </a:cubicBezTo>
                                  <a:cubicBezTo>
                                    <a:pt x="2" y="77"/>
                                    <a:pt x="4" y="78"/>
                                    <a:pt x="5" y="78"/>
                                  </a:cubicBezTo>
                                  <a:close/>
                                  <a:moveTo>
                                    <a:pt x="116" y="14"/>
                                  </a:moveTo>
                                  <a:cubicBezTo>
                                    <a:pt x="135" y="10"/>
                                    <a:pt x="135" y="10"/>
                                    <a:pt x="135" y="10"/>
                                  </a:cubicBezTo>
                                  <a:cubicBezTo>
                                    <a:pt x="133" y="45"/>
                                    <a:pt x="133" y="45"/>
                                    <a:pt x="133" y="45"/>
                                  </a:cubicBezTo>
                                  <a:cubicBezTo>
                                    <a:pt x="100" y="65"/>
                                    <a:pt x="100" y="65"/>
                                    <a:pt x="100" y="65"/>
                                  </a:cubicBezTo>
                                  <a:lnTo>
                                    <a:pt x="116" y="14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vert="horz" wrap="square" lIns="91440" tIns="45720" rIns="91440" bIns="45720" numCol="1" anchor="t" anchorCtr="0" compatLnSpc="1"/>
                        </wps:wsp>
                      </wpg:grpSp>
                      <wps:wsp>
                        <wps:cNvPr id="86" name="Freeform 83"/>
                        <wps:cNvSpPr>
                          <a:spLocks noEditPoints="1"/>
                        </wps:cNvSpPr>
                        <wps:spPr bwMode="auto">
                          <a:xfrm>
                            <a:off x="9228" y="3845"/>
                            <a:ext cx="260" cy="240"/>
                          </a:xfrm>
                          <a:custGeom>
                            <a:avLst/>
                            <a:gdLst>
                              <a:gd name="T0" fmla="*/ 134 w 142"/>
                              <a:gd name="T1" fmla="*/ 8 h 131"/>
                              <a:gd name="T2" fmla="*/ 106 w 142"/>
                              <a:gd name="T3" fmla="*/ 8 h 131"/>
                              <a:gd name="T4" fmla="*/ 57 w 142"/>
                              <a:gd name="T5" fmla="*/ 57 h 131"/>
                              <a:gd name="T6" fmla="*/ 85 w 142"/>
                              <a:gd name="T7" fmla="*/ 85 h 131"/>
                              <a:gd name="T8" fmla="*/ 134 w 142"/>
                              <a:gd name="T9" fmla="*/ 36 h 131"/>
                              <a:gd name="T10" fmla="*/ 134 w 142"/>
                              <a:gd name="T11" fmla="*/ 8 h 131"/>
                              <a:gd name="T12" fmla="*/ 70 w 142"/>
                              <a:gd name="T13" fmla="*/ 55 h 131"/>
                              <a:gd name="T14" fmla="*/ 112 w 142"/>
                              <a:gd name="T15" fmla="*/ 13 h 131"/>
                              <a:gd name="T16" fmla="*/ 115 w 142"/>
                              <a:gd name="T17" fmla="*/ 13 h 131"/>
                              <a:gd name="T18" fmla="*/ 115 w 142"/>
                              <a:gd name="T19" fmla="*/ 16 h 131"/>
                              <a:gd name="T20" fmla="*/ 73 w 142"/>
                              <a:gd name="T21" fmla="*/ 58 h 131"/>
                              <a:gd name="T22" fmla="*/ 70 w 142"/>
                              <a:gd name="T23" fmla="*/ 55 h 131"/>
                              <a:gd name="T24" fmla="*/ 77 w 142"/>
                              <a:gd name="T25" fmla="*/ 62 h 131"/>
                              <a:gd name="T26" fmla="*/ 122 w 142"/>
                              <a:gd name="T27" fmla="*/ 16 h 131"/>
                              <a:gd name="T28" fmla="*/ 126 w 142"/>
                              <a:gd name="T29" fmla="*/ 16 h 131"/>
                              <a:gd name="T30" fmla="*/ 126 w 142"/>
                              <a:gd name="T31" fmla="*/ 20 h 131"/>
                              <a:gd name="T32" fmla="*/ 80 w 142"/>
                              <a:gd name="T33" fmla="*/ 65 h 131"/>
                              <a:gd name="T34" fmla="*/ 77 w 142"/>
                              <a:gd name="T35" fmla="*/ 62 h 131"/>
                              <a:gd name="T36" fmla="*/ 129 w 142"/>
                              <a:gd name="T37" fmla="*/ 30 h 131"/>
                              <a:gd name="T38" fmla="*/ 87 w 142"/>
                              <a:gd name="T39" fmla="*/ 72 h 131"/>
                              <a:gd name="T40" fmla="*/ 84 w 142"/>
                              <a:gd name="T41" fmla="*/ 68 h 131"/>
                              <a:gd name="T42" fmla="*/ 126 w 142"/>
                              <a:gd name="T43" fmla="*/ 27 h 131"/>
                              <a:gd name="T44" fmla="*/ 129 w 142"/>
                              <a:gd name="T45" fmla="*/ 27 h 131"/>
                              <a:gd name="T46" fmla="*/ 129 w 142"/>
                              <a:gd name="T47" fmla="*/ 30 h 131"/>
                              <a:gd name="T48" fmla="*/ 68 w 142"/>
                              <a:gd name="T49" fmla="*/ 82 h 131"/>
                              <a:gd name="T50" fmla="*/ 45 w 142"/>
                              <a:gd name="T51" fmla="*/ 105 h 131"/>
                              <a:gd name="T52" fmla="*/ 48 w 142"/>
                              <a:gd name="T53" fmla="*/ 108 h 131"/>
                              <a:gd name="T54" fmla="*/ 45 w 142"/>
                              <a:gd name="T55" fmla="*/ 113 h 131"/>
                              <a:gd name="T56" fmla="*/ 15 w 142"/>
                              <a:gd name="T57" fmla="*/ 131 h 131"/>
                              <a:gd name="T58" fmla="*/ 10 w 142"/>
                              <a:gd name="T59" fmla="*/ 126 h 131"/>
                              <a:gd name="T60" fmla="*/ 28 w 142"/>
                              <a:gd name="T61" fmla="*/ 96 h 131"/>
                              <a:gd name="T62" fmla="*/ 34 w 142"/>
                              <a:gd name="T63" fmla="*/ 93 h 131"/>
                              <a:gd name="T64" fmla="*/ 36 w 142"/>
                              <a:gd name="T65" fmla="*/ 96 h 131"/>
                              <a:gd name="T66" fmla="*/ 59 w 142"/>
                              <a:gd name="T67" fmla="*/ 73 h 131"/>
                              <a:gd name="T68" fmla="*/ 68 w 142"/>
                              <a:gd name="T69" fmla="*/ 82 h 131"/>
                              <a:gd name="T70" fmla="*/ 31 w 142"/>
                              <a:gd name="T71" fmla="*/ 64 h 131"/>
                              <a:gd name="T72" fmla="*/ 0 w 142"/>
                              <a:gd name="T73" fmla="*/ 32 h 131"/>
                              <a:gd name="T74" fmla="*/ 2 w 142"/>
                              <a:gd name="T75" fmla="*/ 22 h 131"/>
                              <a:gd name="T76" fmla="*/ 3 w 142"/>
                              <a:gd name="T77" fmla="*/ 24 h 131"/>
                              <a:gd name="T78" fmla="*/ 14 w 142"/>
                              <a:gd name="T79" fmla="*/ 35 h 131"/>
                              <a:gd name="T80" fmla="*/ 35 w 142"/>
                              <a:gd name="T81" fmla="*/ 35 h 131"/>
                              <a:gd name="T82" fmla="*/ 35 w 142"/>
                              <a:gd name="T83" fmla="*/ 14 h 131"/>
                              <a:gd name="T84" fmla="*/ 24 w 142"/>
                              <a:gd name="T85" fmla="*/ 3 h 131"/>
                              <a:gd name="T86" fmla="*/ 23 w 142"/>
                              <a:gd name="T87" fmla="*/ 2 h 131"/>
                              <a:gd name="T88" fmla="*/ 31 w 142"/>
                              <a:gd name="T89" fmla="*/ 1 h 131"/>
                              <a:gd name="T90" fmla="*/ 62 w 142"/>
                              <a:gd name="T91" fmla="*/ 32 h 131"/>
                              <a:gd name="T92" fmla="*/ 31 w 142"/>
                              <a:gd name="T93" fmla="*/ 64 h 131"/>
                              <a:gd name="T94" fmla="*/ 101 w 142"/>
                              <a:gd name="T95" fmla="*/ 75 h 131"/>
                              <a:gd name="T96" fmla="*/ 77 w 142"/>
                              <a:gd name="T97" fmla="*/ 100 h 131"/>
                              <a:gd name="T98" fmla="*/ 102 w 142"/>
                              <a:gd name="T99" fmla="*/ 125 h 131"/>
                              <a:gd name="T100" fmla="*/ 126 w 142"/>
                              <a:gd name="T101" fmla="*/ 125 h 131"/>
                              <a:gd name="T102" fmla="*/ 126 w 142"/>
                              <a:gd name="T103" fmla="*/ 100 h 131"/>
                              <a:gd name="T104" fmla="*/ 101 w 142"/>
                              <a:gd name="T105" fmla="*/ 75 h 131"/>
                              <a:gd name="T106" fmla="*/ 120 w 142"/>
                              <a:gd name="T107" fmla="*/ 118 h 131"/>
                              <a:gd name="T108" fmla="*/ 109 w 142"/>
                              <a:gd name="T109" fmla="*/ 118 h 131"/>
                              <a:gd name="T110" fmla="*/ 109 w 142"/>
                              <a:gd name="T111" fmla="*/ 108 h 131"/>
                              <a:gd name="T112" fmla="*/ 120 w 142"/>
                              <a:gd name="T113" fmla="*/ 108 h 131"/>
                              <a:gd name="T114" fmla="*/ 120 w 142"/>
                              <a:gd name="T115" fmla="*/ 118 h 1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</a:cxnLst>
                            <a:rect l="0" t="0" r="r" b="b"/>
                            <a:pathLst>
                              <a:path w="142" h="131">
                                <a:moveTo>
                                  <a:pt x="134" y="8"/>
                                </a:moveTo>
                                <a:cubicBezTo>
                                  <a:pt x="126" y="0"/>
                                  <a:pt x="114" y="0"/>
                                  <a:pt x="106" y="8"/>
                                </a:cubicBezTo>
                                <a:cubicBezTo>
                                  <a:pt x="57" y="57"/>
                                  <a:pt x="57" y="57"/>
                                  <a:pt x="57" y="57"/>
                                </a:cubicBezTo>
                                <a:cubicBezTo>
                                  <a:pt x="85" y="85"/>
                                  <a:pt x="85" y="85"/>
                                  <a:pt x="85" y="85"/>
                                </a:cubicBezTo>
                                <a:cubicBezTo>
                                  <a:pt x="134" y="36"/>
                                  <a:pt x="134" y="36"/>
                                  <a:pt x="134" y="36"/>
                                </a:cubicBezTo>
                                <a:cubicBezTo>
                                  <a:pt x="142" y="28"/>
                                  <a:pt x="142" y="16"/>
                                  <a:pt x="134" y="8"/>
                                </a:cubicBezTo>
                                <a:close/>
                                <a:moveTo>
                                  <a:pt x="70" y="55"/>
                                </a:moveTo>
                                <a:cubicBezTo>
                                  <a:pt x="112" y="13"/>
                                  <a:pt x="112" y="13"/>
                                  <a:pt x="112" y="13"/>
                                </a:cubicBezTo>
                                <a:cubicBezTo>
                                  <a:pt x="113" y="12"/>
                                  <a:pt x="114" y="12"/>
                                  <a:pt x="115" y="13"/>
                                </a:cubicBezTo>
                                <a:cubicBezTo>
                                  <a:pt x="116" y="14"/>
                                  <a:pt x="116" y="15"/>
                                  <a:pt x="115" y="16"/>
                                </a:cubicBezTo>
                                <a:cubicBezTo>
                                  <a:pt x="73" y="58"/>
                                  <a:pt x="73" y="58"/>
                                  <a:pt x="73" y="58"/>
                                </a:cubicBezTo>
                                <a:lnTo>
                                  <a:pt x="70" y="55"/>
                                </a:lnTo>
                                <a:close/>
                                <a:moveTo>
                                  <a:pt x="77" y="62"/>
                                </a:moveTo>
                                <a:cubicBezTo>
                                  <a:pt x="122" y="16"/>
                                  <a:pt x="122" y="16"/>
                                  <a:pt x="122" y="16"/>
                                </a:cubicBezTo>
                                <a:cubicBezTo>
                                  <a:pt x="123" y="15"/>
                                  <a:pt x="125" y="15"/>
                                  <a:pt x="126" y="16"/>
                                </a:cubicBezTo>
                                <a:cubicBezTo>
                                  <a:pt x="126" y="17"/>
                                  <a:pt x="126" y="19"/>
                                  <a:pt x="126" y="20"/>
                                </a:cubicBezTo>
                                <a:cubicBezTo>
                                  <a:pt x="80" y="65"/>
                                  <a:pt x="80" y="65"/>
                                  <a:pt x="80" y="65"/>
                                </a:cubicBezTo>
                                <a:lnTo>
                                  <a:pt x="77" y="62"/>
                                </a:lnTo>
                                <a:close/>
                                <a:moveTo>
                                  <a:pt x="129" y="30"/>
                                </a:moveTo>
                                <a:cubicBezTo>
                                  <a:pt x="87" y="72"/>
                                  <a:pt x="87" y="72"/>
                                  <a:pt x="87" y="72"/>
                                </a:cubicBezTo>
                                <a:cubicBezTo>
                                  <a:pt x="84" y="68"/>
                                  <a:pt x="84" y="68"/>
                                  <a:pt x="84" y="68"/>
                                </a:cubicBezTo>
                                <a:cubicBezTo>
                                  <a:pt x="126" y="27"/>
                                  <a:pt x="126" y="27"/>
                                  <a:pt x="126" y="27"/>
                                </a:cubicBezTo>
                                <a:cubicBezTo>
                                  <a:pt x="127" y="26"/>
                                  <a:pt x="128" y="26"/>
                                  <a:pt x="129" y="27"/>
                                </a:cubicBezTo>
                                <a:cubicBezTo>
                                  <a:pt x="130" y="28"/>
                                  <a:pt x="130" y="29"/>
                                  <a:pt x="129" y="30"/>
                                </a:cubicBezTo>
                                <a:close/>
                                <a:moveTo>
                                  <a:pt x="68" y="82"/>
                                </a:moveTo>
                                <a:cubicBezTo>
                                  <a:pt x="45" y="105"/>
                                  <a:pt x="45" y="105"/>
                                  <a:pt x="45" y="105"/>
                                </a:cubicBezTo>
                                <a:cubicBezTo>
                                  <a:pt x="48" y="108"/>
                                  <a:pt x="48" y="108"/>
                                  <a:pt x="48" y="108"/>
                                </a:cubicBezTo>
                                <a:cubicBezTo>
                                  <a:pt x="45" y="113"/>
                                  <a:pt x="45" y="113"/>
                                  <a:pt x="45" y="113"/>
                                </a:cubicBezTo>
                                <a:cubicBezTo>
                                  <a:pt x="15" y="131"/>
                                  <a:pt x="15" y="131"/>
                                  <a:pt x="15" y="131"/>
                                </a:cubicBezTo>
                                <a:cubicBezTo>
                                  <a:pt x="10" y="126"/>
                                  <a:pt x="10" y="126"/>
                                  <a:pt x="10" y="126"/>
                                </a:cubicBezTo>
                                <a:cubicBezTo>
                                  <a:pt x="28" y="96"/>
                                  <a:pt x="28" y="96"/>
                                  <a:pt x="28" y="96"/>
                                </a:cubicBezTo>
                                <a:cubicBezTo>
                                  <a:pt x="34" y="93"/>
                                  <a:pt x="34" y="93"/>
                                  <a:pt x="34" y="93"/>
                                </a:cubicBezTo>
                                <a:cubicBezTo>
                                  <a:pt x="36" y="96"/>
                                  <a:pt x="36" y="96"/>
                                  <a:pt x="36" y="96"/>
                                </a:cubicBezTo>
                                <a:cubicBezTo>
                                  <a:pt x="59" y="73"/>
                                  <a:pt x="59" y="73"/>
                                  <a:pt x="59" y="73"/>
                                </a:cubicBezTo>
                                <a:lnTo>
                                  <a:pt x="68" y="82"/>
                                </a:lnTo>
                                <a:close/>
                                <a:moveTo>
                                  <a:pt x="31" y="64"/>
                                </a:moveTo>
                                <a:cubicBezTo>
                                  <a:pt x="14" y="64"/>
                                  <a:pt x="0" y="50"/>
                                  <a:pt x="0" y="32"/>
                                </a:cubicBezTo>
                                <a:cubicBezTo>
                                  <a:pt x="0" y="29"/>
                                  <a:pt x="0" y="25"/>
                                  <a:pt x="2" y="22"/>
                                </a:cubicBezTo>
                                <a:cubicBezTo>
                                  <a:pt x="2" y="22"/>
                                  <a:pt x="3" y="23"/>
                                  <a:pt x="3" y="24"/>
                                </a:cubicBezTo>
                                <a:cubicBezTo>
                                  <a:pt x="14" y="35"/>
                                  <a:pt x="14" y="35"/>
                                  <a:pt x="14" y="35"/>
                                </a:cubicBezTo>
                                <a:cubicBezTo>
                                  <a:pt x="20" y="41"/>
                                  <a:pt x="29" y="41"/>
                                  <a:pt x="35" y="35"/>
                                </a:cubicBezTo>
                                <a:cubicBezTo>
                                  <a:pt x="41" y="29"/>
                                  <a:pt x="41" y="20"/>
                                  <a:pt x="35" y="14"/>
                                </a:cubicBezTo>
                                <a:cubicBezTo>
                                  <a:pt x="24" y="3"/>
                                  <a:pt x="24" y="3"/>
                                  <a:pt x="24" y="3"/>
                                </a:cubicBezTo>
                                <a:cubicBezTo>
                                  <a:pt x="24" y="3"/>
                                  <a:pt x="23" y="3"/>
                                  <a:pt x="23" y="2"/>
                                </a:cubicBezTo>
                                <a:cubicBezTo>
                                  <a:pt x="26" y="2"/>
                                  <a:pt x="28" y="1"/>
                                  <a:pt x="31" y="1"/>
                                </a:cubicBezTo>
                                <a:cubicBezTo>
                                  <a:pt x="48" y="1"/>
                                  <a:pt x="62" y="15"/>
                                  <a:pt x="62" y="32"/>
                                </a:cubicBezTo>
                                <a:cubicBezTo>
                                  <a:pt x="62" y="50"/>
                                  <a:pt x="48" y="64"/>
                                  <a:pt x="31" y="64"/>
                                </a:cubicBezTo>
                                <a:close/>
                                <a:moveTo>
                                  <a:pt x="101" y="75"/>
                                </a:moveTo>
                                <a:cubicBezTo>
                                  <a:pt x="77" y="100"/>
                                  <a:pt x="77" y="100"/>
                                  <a:pt x="77" y="100"/>
                                </a:cubicBezTo>
                                <a:cubicBezTo>
                                  <a:pt x="102" y="125"/>
                                  <a:pt x="102" y="125"/>
                                  <a:pt x="102" y="125"/>
                                </a:cubicBezTo>
                                <a:cubicBezTo>
                                  <a:pt x="108" y="131"/>
                                  <a:pt x="119" y="131"/>
                                  <a:pt x="126" y="125"/>
                                </a:cubicBezTo>
                                <a:cubicBezTo>
                                  <a:pt x="133" y="118"/>
                                  <a:pt x="133" y="107"/>
                                  <a:pt x="126" y="100"/>
                                </a:cubicBezTo>
                                <a:lnTo>
                                  <a:pt x="101" y="75"/>
                                </a:lnTo>
                                <a:close/>
                                <a:moveTo>
                                  <a:pt x="120" y="118"/>
                                </a:moveTo>
                                <a:cubicBezTo>
                                  <a:pt x="117" y="121"/>
                                  <a:pt x="112" y="121"/>
                                  <a:pt x="109" y="118"/>
                                </a:cubicBezTo>
                                <a:cubicBezTo>
                                  <a:pt x="107" y="115"/>
                                  <a:pt x="107" y="111"/>
                                  <a:pt x="109" y="108"/>
                                </a:cubicBezTo>
                                <a:cubicBezTo>
                                  <a:pt x="112" y="105"/>
                                  <a:pt x="117" y="105"/>
                                  <a:pt x="120" y="108"/>
                                </a:cubicBezTo>
                                <a:cubicBezTo>
                                  <a:pt x="122" y="111"/>
                                  <a:pt x="122" y="115"/>
                                  <a:pt x="120" y="118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404040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2451029F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t" anchorCtr="0" compatLnSpc="1"/>
                      </wps:wsp>
                      <wpg:grpSp>
                        <wpg:cNvPr id="22" name="组合 1"/>
                        <wpg:cNvGrpSpPr/>
                        <wpg:grpSpPr>
                          <a:xfrm rot="0">
                            <a:off x="9257" y="3286"/>
                            <a:ext cx="225" cy="188"/>
                            <a:chOff x="16505" y="8415"/>
                            <a:chExt cx="462" cy="479"/>
                          </a:xfrm>
                          <a:solidFill>
                            <a:srgbClr val="404040"/>
                          </a:solidFill>
                        </wpg:grpSpPr>
                        <wps:wsp>
                          <wps:cNvPr id="54" name="Freeform 160"/>
                          <wps:cNvSpPr/>
                          <wps:spPr bwMode="auto">
                            <a:xfrm>
                              <a:off x="16505" y="8415"/>
                              <a:ext cx="462" cy="203"/>
                            </a:xfrm>
                            <a:custGeom>
                              <a:avLst/>
                              <a:gdLst>
                                <a:gd name="T0" fmla="*/ 117 w 232"/>
                                <a:gd name="T1" fmla="*/ 12 h 102"/>
                                <a:gd name="T2" fmla="*/ 218 w 232"/>
                                <a:gd name="T3" fmla="*/ 102 h 102"/>
                                <a:gd name="T4" fmla="*/ 232 w 232"/>
                                <a:gd name="T5" fmla="*/ 102 h 102"/>
                                <a:gd name="T6" fmla="*/ 117 w 232"/>
                                <a:gd name="T7" fmla="*/ 0 h 102"/>
                                <a:gd name="T8" fmla="*/ 0 w 232"/>
                                <a:gd name="T9" fmla="*/ 102 h 102"/>
                                <a:gd name="T10" fmla="*/ 14 w 232"/>
                                <a:gd name="T11" fmla="*/ 102 h 102"/>
                                <a:gd name="T12" fmla="*/ 117 w 232"/>
                                <a:gd name="T13" fmla="*/ 12 h 1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32" h="102">
                                  <a:moveTo>
                                    <a:pt x="117" y="12"/>
                                  </a:moveTo>
                                  <a:lnTo>
                                    <a:pt x="218" y="102"/>
                                  </a:lnTo>
                                  <a:lnTo>
                                    <a:pt x="232" y="102"/>
                                  </a:lnTo>
                                  <a:lnTo>
                                    <a:pt x="117" y="0"/>
                                  </a:lnTo>
                                  <a:lnTo>
                                    <a:pt x="0" y="102"/>
                                  </a:lnTo>
                                  <a:lnTo>
                                    <a:pt x="14" y="102"/>
                                  </a:lnTo>
                                  <a:lnTo>
                                    <a:pt x="117" y="12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vert="horz" wrap="square" lIns="91440" tIns="45720" rIns="91440" bIns="45720" numCol="1" anchor="t" anchorCtr="0" compatLnSpc="1"/>
                        </wps:wsp>
                        <wps:wsp>
                          <wps:cNvPr id="55" name="Freeform 161"/>
                          <wps:cNvSpPr/>
                          <wps:spPr bwMode="auto">
                            <a:xfrm>
                              <a:off x="16575" y="8467"/>
                              <a:ext cx="325" cy="142"/>
                            </a:xfrm>
                            <a:custGeom>
                              <a:avLst/>
                              <a:gdLst>
                                <a:gd name="T0" fmla="*/ 0 w 163"/>
                                <a:gd name="T1" fmla="*/ 71 h 71"/>
                                <a:gd name="T2" fmla="*/ 163 w 163"/>
                                <a:gd name="T3" fmla="*/ 71 h 71"/>
                                <a:gd name="T4" fmla="*/ 82 w 163"/>
                                <a:gd name="T5" fmla="*/ 0 h 71"/>
                                <a:gd name="T6" fmla="*/ 0 w 163"/>
                                <a:gd name="T7" fmla="*/ 71 h 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63" h="71">
                                  <a:moveTo>
                                    <a:pt x="0" y="71"/>
                                  </a:moveTo>
                                  <a:lnTo>
                                    <a:pt x="163" y="71"/>
                                  </a:lnTo>
                                  <a:lnTo>
                                    <a:pt x="82" y="0"/>
                                  </a:lnTo>
                                  <a:lnTo>
                                    <a:pt x="0" y="71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vert="horz" wrap="square" lIns="91440" tIns="45720" rIns="91440" bIns="45720" numCol="1" anchor="t" anchorCtr="0" compatLnSpc="1"/>
                        </wps:wsp>
                        <wps:wsp>
                          <wps:cNvPr id="57" name="Freeform 162"/>
                          <wps:cNvSpPr/>
                          <wps:spPr bwMode="auto">
                            <a:xfrm>
                              <a:off x="16505" y="8618"/>
                              <a:ext cx="462" cy="277"/>
                            </a:xfrm>
                            <a:custGeom>
                              <a:avLst/>
                              <a:gdLst>
                                <a:gd name="T0" fmla="*/ 117 w 232"/>
                                <a:gd name="T1" fmla="*/ 53 h 139"/>
                                <a:gd name="T2" fmla="*/ 0 w 232"/>
                                <a:gd name="T3" fmla="*/ 0 h 139"/>
                                <a:gd name="T4" fmla="*/ 0 w 232"/>
                                <a:gd name="T5" fmla="*/ 139 h 139"/>
                                <a:gd name="T6" fmla="*/ 232 w 232"/>
                                <a:gd name="T7" fmla="*/ 139 h 139"/>
                                <a:gd name="T8" fmla="*/ 232 w 232"/>
                                <a:gd name="T9" fmla="*/ 0 h 139"/>
                                <a:gd name="T10" fmla="*/ 117 w 232"/>
                                <a:gd name="T11" fmla="*/ 53 h 1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232" h="139">
                                  <a:moveTo>
                                    <a:pt x="117" y="53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139"/>
                                  </a:lnTo>
                                  <a:lnTo>
                                    <a:pt x="232" y="139"/>
                                  </a:lnTo>
                                  <a:lnTo>
                                    <a:pt x="232" y="0"/>
                                  </a:lnTo>
                                  <a:lnTo>
                                    <a:pt x="117" y="53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vert="horz" wrap="square" lIns="91440" tIns="45720" rIns="91440" bIns="45720" numCol="1" anchor="t" anchorCtr="0" compatLnSpc="1"/>
                        </wps:wsp>
                      </wpg:grpSp>
                      <wpg:grpSp>
                        <wpg:cNvPr id="23" name="组合 348"/>
                        <wpg:cNvGrpSpPr/>
                        <wpg:grpSpPr>
                          <a:xfrm rot="0">
                            <a:off x="6514" y="3306"/>
                            <a:ext cx="213" cy="238"/>
                            <a:chOff x="11127788" y="6101450"/>
                            <a:chExt cx="286334" cy="317652"/>
                          </a:xfrm>
                          <a:solidFill>
                            <a:srgbClr val="404040"/>
                          </a:solidFill>
                        </wpg:grpSpPr>
                        <wps:wsp>
                          <wps:cNvPr id="283" name="Freeform 314"/>
                          <wps:cNvSpPr/>
                          <wps:spPr bwMode="auto">
                            <a:xfrm>
                              <a:off x="11203846" y="6101450"/>
                              <a:ext cx="71583" cy="125271"/>
                            </a:xfrm>
                            <a:custGeom>
                              <a:avLst/>
                              <a:gdLst>
                                <a:gd name="T0" fmla="*/ 0 w 33"/>
                                <a:gd name="T1" fmla="*/ 2 h 58"/>
                                <a:gd name="T2" fmla="*/ 7 w 33"/>
                                <a:gd name="T3" fmla="*/ 1 h 58"/>
                                <a:gd name="T4" fmla="*/ 24 w 33"/>
                                <a:gd name="T5" fmla="*/ 22 h 58"/>
                                <a:gd name="T6" fmla="*/ 28 w 33"/>
                                <a:gd name="T7" fmla="*/ 57 h 58"/>
                                <a:gd name="T8" fmla="*/ 21 w 33"/>
                                <a:gd name="T9" fmla="*/ 58 h 58"/>
                                <a:gd name="T10" fmla="*/ 0 w 33"/>
                                <a:gd name="T11" fmla="*/ 2 h 5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33" h="58">
                                  <a:moveTo>
                                    <a:pt x="0" y="2"/>
                                  </a:moveTo>
                                  <a:cubicBezTo>
                                    <a:pt x="0" y="2"/>
                                    <a:pt x="2" y="1"/>
                                    <a:pt x="7" y="1"/>
                                  </a:cubicBezTo>
                                  <a:cubicBezTo>
                                    <a:pt x="12" y="1"/>
                                    <a:pt x="14" y="0"/>
                                    <a:pt x="24" y="22"/>
                                  </a:cubicBezTo>
                                  <a:cubicBezTo>
                                    <a:pt x="33" y="42"/>
                                    <a:pt x="29" y="56"/>
                                    <a:pt x="28" y="57"/>
                                  </a:cubicBezTo>
                                  <a:cubicBezTo>
                                    <a:pt x="24" y="58"/>
                                    <a:pt x="21" y="58"/>
                                    <a:pt x="21" y="58"/>
                                  </a:cubicBezTo>
                                  <a:cubicBezTo>
                                    <a:pt x="21" y="58"/>
                                    <a:pt x="25" y="23"/>
                                    <a:pt x="0" y="2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vert="horz" wrap="square" lIns="91440" tIns="45720" rIns="91440" bIns="45720" numCol="1" anchor="t" anchorCtr="0" compatLnSpc="1"/>
                        </wps:wsp>
                        <wps:wsp>
                          <wps:cNvPr id="284" name="Freeform 315"/>
                          <wps:cNvSpPr/>
                          <wps:spPr bwMode="auto">
                            <a:xfrm>
                              <a:off x="11127788" y="6107415"/>
                              <a:ext cx="268438" cy="311687"/>
                            </a:xfrm>
                            <a:custGeom>
                              <a:avLst/>
                              <a:gdLst>
                                <a:gd name="T0" fmla="*/ 79 w 124"/>
                                <a:gd name="T1" fmla="*/ 101 h 144"/>
                                <a:gd name="T2" fmla="*/ 74 w 124"/>
                                <a:gd name="T3" fmla="*/ 102 h 144"/>
                                <a:gd name="T4" fmla="*/ 57 w 124"/>
                                <a:gd name="T5" fmla="*/ 85 h 144"/>
                                <a:gd name="T6" fmla="*/ 42 w 124"/>
                                <a:gd name="T7" fmla="*/ 61 h 144"/>
                                <a:gd name="T8" fmla="*/ 52 w 124"/>
                                <a:gd name="T9" fmla="*/ 55 h 144"/>
                                <a:gd name="T10" fmla="*/ 31 w 124"/>
                                <a:gd name="T11" fmla="*/ 0 h 144"/>
                                <a:gd name="T12" fmla="*/ 28 w 124"/>
                                <a:gd name="T13" fmla="*/ 1 h 144"/>
                                <a:gd name="T14" fmla="*/ 7 w 124"/>
                                <a:gd name="T15" fmla="*/ 26 h 144"/>
                                <a:gd name="T16" fmla="*/ 26 w 124"/>
                                <a:gd name="T17" fmla="*/ 90 h 144"/>
                                <a:gd name="T18" fmla="*/ 37 w 124"/>
                                <a:gd name="T19" fmla="*/ 104 h 144"/>
                                <a:gd name="T20" fmla="*/ 40 w 124"/>
                                <a:gd name="T21" fmla="*/ 107 h 144"/>
                                <a:gd name="T22" fmla="*/ 101 w 124"/>
                                <a:gd name="T23" fmla="*/ 143 h 144"/>
                                <a:gd name="T24" fmla="*/ 124 w 124"/>
                                <a:gd name="T25" fmla="*/ 133 h 144"/>
                                <a:gd name="T26" fmla="*/ 79 w 124"/>
                                <a:gd name="T27" fmla="*/ 101 h 1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</a:cxnLst>
                              <a:rect l="0" t="0" r="r" b="b"/>
                              <a:pathLst>
                                <a:path w="124" h="144">
                                  <a:moveTo>
                                    <a:pt x="79" y="101"/>
                                  </a:moveTo>
                                  <a:cubicBezTo>
                                    <a:pt x="78" y="101"/>
                                    <a:pt x="77" y="102"/>
                                    <a:pt x="74" y="102"/>
                                  </a:cubicBezTo>
                                  <a:cubicBezTo>
                                    <a:pt x="71" y="101"/>
                                    <a:pt x="63" y="92"/>
                                    <a:pt x="57" y="85"/>
                                  </a:cubicBezTo>
                                  <a:cubicBezTo>
                                    <a:pt x="52" y="79"/>
                                    <a:pt x="41" y="65"/>
                                    <a:pt x="42" y="61"/>
                                  </a:cubicBezTo>
                                  <a:cubicBezTo>
                                    <a:pt x="43" y="54"/>
                                    <a:pt x="48" y="56"/>
                                    <a:pt x="52" y="55"/>
                                  </a:cubicBezTo>
                                  <a:cubicBezTo>
                                    <a:pt x="52" y="47"/>
                                    <a:pt x="52" y="20"/>
                                    <a:pt x="31" y="0"/>
                                  </a:cubicBezTo>
                                  <a:cubicBezTo>
                                    <a:pt x="30" y="0"/>
                                    <a:pt x="29" y="1"/>
                                    <a:pt x="28" y="1"/>
                                  </a:cubicBezTo>
                                  <a:cubicBezTo>
                                    <a:pt x="20" y="7"/>
                                    <a:pt x="11" y="13"/>
                                    <a:pt x="7" y="26"/>
                                  </a:cubicBezTo>
                                  <a:cubicBezTo>
                                    <a:pt x="4" y="36"/>
                                    <a:pt x="0" y="52"/>
                                    <a:pt x="26" y="90"/>
                                  </a:cubicBezTo>
                                  <a:cubicBezTo>
                                    <a:pt x="29" y="94"/>
                                    <a:pt x="32" y="99"/>
                                    <a:pt x="37" y="104"/>
                                  </a:cubicBezTo>
                                  <a:cubicBezTo>
                                    <a:pt x="38" y="105"/>
                                    <a:pt x="39" y="106"/>
                                    <a:pt x="40" y="107"/>
                                  </a:cubicBezTo>
                                  <a:cubicBezTo>
                                    <a:pt x="73" y="144"/>
                                    <a:pt x="90" y="143"/>
                                    <a:pt x="101" y="143"/>
                                  </a:cubicBezTo>
                                  <a:cubicBezTo>
                                    <a:pt x="111" y="142"/>
                                    <a:pt x="118" y="138"/>
                                    <a:pt x="124" y="133"/>
                                  </a:cubicBezTo>
                                  <a:cubicBezTo>
                                    <a:pt x="117" y="126"/>
                                    <a:pt x="99" y="108"/>
                                    <a:pt x="79" y="101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AC205D3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vert="horz" wrap="square" lIns="91440" tIns="45720" rIns="91440" bIns="45720" numCol="1" anchor="t" anchorCtr="0" compatLnSpc="1"/>
                        </wps:wsp>
                        <wps:wsp>
                          <wps:cNvPr id="285" name="Freeform 316"/>
                          <wps:cNvSpPr/>
                          <wps:spPr bwMode="auto">
                            <a:xfrm>
                              <a:off x="11303764" y="6304269"/>
                              <a:ext cx="110358" cy="85006"/>
                            </a:xfrm>
                            <a:custGeom>
                              <a:avLst/>
                              <a:gdLst>
                                <a:gd name="T0" fmla="*/ 50 w 51"/>
                                <a:gd name="T1" fmla="*/ 31 h 39"/>
                                <a:gd name="T2" fmla="*/ 1 w 51"/>
                                <a:gd name="T3" fmla="*/ 1 h 39"/>
                                <a:gd name="T4" fmla="*/ 0 w 51"/>
                                <a:gd name="T5" fmla="*/ 6 h 39"/>
                                <a:gd name="T6" fmla="*/ 17 w 51"/>
                                <a:gd name="T7" fmla="*/ 15 h 39"/>
                                <a:gd name="T8" fmla="*/ 47 w 51"/>
                                <a:gd name="T9" fmla="*/ 39 h 39"/>
                                <a:gd name="T10" fmla="*/ 48 w 51"/>
                                <a:gd name="T11" fmla="*/ 37 h 39"/>
                                <a:gd name="T12" fmla="*/ 50 w 51"/>
                                <a:gd name="T13" fmla="*/ 31 h 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51" h="39">
                                  <a:moveTo>
                                    <a:pt x="50" y="31"/>
                                  </a:moveTo>
                                  <a:cubicBezTo>
                                    <a:pt x="28" y="1"/>
                                    <a:pt x="2" y="0"/>
                                    <a:pt x="1" y="1"/>
                                  </a:cubicBezTo>
                                  <a:cubicBezTo>
                                    <a:pt x="0" y="3"/>
                                    <a:pt x="0" y="4"/>
                                    <a:pt x="0" y="6"/>
                                  </a:cubicBezTo>
                                  <a:cubicBezTo>
                                    <a:pt x="3" y="7"/>
                                    <a:pt x="8" y="10"/>
                                    <a:pt x="17" y="15"/>
                                  </a:cubicBezTo>
                                  <a:cubicBezTo>
                                    <a:pt x="34" y="25"/>
                                    <a:pt x="43" y="34"/>
                                    <a:pt x="47" y="39"/>
                                  </a:cubicBezTo>
                                  <a:cubicBezTo>
                                    <a:pt x="47" y="38"/>
                                    <a:pt x="48" y="38"/>
                                    <a:pt x="48" y="37"/>
                                  </a:cubicBezTo>
                                  <a:cubicBezTo>
                                    <a:pt x="51" y="35"/>
                                    <a:pt x="51" y="32"/>
                                    <a:pt x="50" y="31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vert="horz" wrap="square" lIns="91440" tIns="45720" rIns="91440" bIns="45720" numCol="1" anchor="t" anchorCtr="0" compatLnSpc="1"/>
                        </wps:wsp>
                      </wpg:grpSp>
                      <pic:pic xmlns:pic="http://schemas.openxmlformats.org/drawingml/2006/picture">
                        <pic:nvPicPr>
                          <pic:cNvPr id="58" name="图片 9" descr="resource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96DAC541-7B7A-43D3-8B79-37D633B846F1}">
                                <asvg:svgBlip xmlns:asvg="http://schemas.microsoft.com/office/drawing/2016/SVG/main" r:embed="rId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211" y="2663"/>
                            <a:ext cx="317" cy="31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" name="文本框 60"/>
                        <wps:cNvSpPr txBox="1"/>
                        <wps:spPr>
                          <a:xfrm>
                            <a:off x="6741" y="2419"/>
                            <a:ext cx="5770" cy="203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C30C043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560" w:lineRule="exact"/>
                                <w:textAlignment w:val="auto"/>
                                <w:rPr>
                                  <w:rFonts w:hint="default" w:ascii="汉仪文黑-55简" w:hAnsi="汉仪文黑-55简" w:eastAsia="汉仪文黑-55简" w:cs="汉仪文黑-55简"/>
                                  <w:color w:val="404040"/>
                                  <w:spacing w:val="6"/>
                                  <w:sz w:val="21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汉仪文黑-55简" w:hAnsi="汉仪文黑-55简" w:eastAsia="汉仪文黑-55简" w:cs="汉仪文黑-55简"/>
                                  <w:color w:val="404040"/>
                                  <w:spacing w:val="6"/>
                                  <w:sz w:val="21"/>
                                  <w:szCs w:val="21"/>
                                  <w:lang w:val="en-US" w:eastAsia="zh-CN"/>
                                </w:rPr>
                                <w:t>学历：大学本科          生日：19XX/08/18</w:t>
                              </w:r>
                            </w:p>
                            <w:p w14:paraId="37DB392A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560" w:lineRule="exact"/>
                                <w:textAlignment w:val="auto"/>
                                <w:rPr>
                                  <w:rFonts w:hint="default" w:ascii="汉仪文黑-55简" w:hAnsi="汉仪文黑-55简" w:eastAsia="汉仪文黑-55简" w:cs="汉仪文黑-55简"/>
                                  <w:color w:val="404040"/>
                                  <w:spacing w:val="6"/>
                                  <w:sz w:val="21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汉仪文黑-55简" w:hAnsi="汉仪文黑-55简" w:eastAsia="汉仪文黑-55简" w:cs="汉仪文黑-55简"/>
                                  <w:color w:val="404040"/>
                                  <w:spacing w:val="0"/>
                                  <w:sz w:val="21"/>
                                  <w:szCs w:val="21"/>
                                </w:rPr>
                                <w:t>电话：</w:t>
                              </w:r>
                              <w:r>
                                <w:rPr>
                                  <w:rFonts w:hint="eastAsia" w:ascii="汉仪文黑-55简" w:hAnsi="汉仪文黑-55简" w:eastAsia="汉仪文黑-55简" w:cs="汉仪文黑-55简"/>
                                  <w:color w:val="404040"/>
                                  <w:spacing w:val="0"/>
                                  <w:sz w:val="21"/>
                                  <w:szCs w:val="21"/>
                                  <w:lang w:val="en-US" w:eastAsia="zh-CN"/>
                                </w:rPr>
                                <w:t xml:space="preserve">13800000001       </w:t>
                              </w:r>
                              <w:r>
                                <w:rPr>
                                  <w:rFonts w:hint="eastAsia" w:ascii="汉仪文黑-55简" w:hAnsi="汉仪文黑-55简" w:eastAsia="汉仪文黑-55简" w:cs="汉仪文黑-55简"/>
                                  <w:color w:val="404040"/>
                                  <w:spacing w:val="0"/>
                                  <w:sz w:val="21"/>
                                  <w:szCs w:val="21"/>
                                </w:rPr>
                                <w:t>邮箱：</w:t>
                              </w:r>
                              <w:r>
                                <w:rPr>
                                  <w:rFonts w:hint="eastAsia" w:ascii="汉仪文黑-55简" w:hAnsi="汉仪文黑-55简" w:eastAsia="汉仪文黑-55简" w:cs="汉仪文黑-55简"/>
                                  <w:color w:val="404040"/>
                                  <w:spacing w:val="0"/>
                                  <w:sz w:val="21"/>
                                  <w:szCs w:val="21"/>
                                  <w:lang w:val="en-US" w:eastAsia="zh-CN"/>
                                </w:rPr>
                                <w:t>docer@docer.com</w:t>
                              </w:r>
                            </w:p>
                            <w:p w14:paraId="26082435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560" w:lineRule="exact"/>
                                <w:textAlignment w:val="auto"/>
                                <w:rPr>
                                  <w:rFonts w:hint="eastAsia" w:ascii="汉仪文黑-55简" w:hAnsi="汉仪文黑-55简" w:eastAsia="汉仪文黑-55简" w:cs="汉仪文黑-55简"/>
                                  <w:color w:val="404040"/>
                                  <w:spacing w:val="6"/>
                                  <w:sz w:val="21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汉仪文黑-55简" w:hAnsi="汉仪文黑-55简" w:eastAsia="汉仪文黑-55简" w:cs="汉仪文黑-55简"/>
                                  <w:color w:val="404040"/>
                                  <w:spacing w:val="6"/>
                                  <w:sz w:val="21"/>
                                  <w:szCs w:val="21"/>
                                  <w:lang w:val="en-US" w:eastAsia="zh-CN"/>
                                </w:rPr>
                                <w:t>现居：济南市历下区      专业：播音主持专业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78.9pt;margin-top:51.95pt;height:101.8pt;width:303.25pt;z-index:251665408;mso-width-relative:page;mso-height-relative:page;" coordorigin="6446,2419" coordsize="6065,2036" o:gfxdata="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">
                <o:lock v:ext="edit" aspectratio="f"/>
                <v:shape id="Freeform 5" o:spid="_x0000_s1026" o:spt="100" style="position:absolute;left:6446;top:2744;height:181;width:311;" fillcolor="#404040" filled="t" stroked="f" coordsize="139,81" o:gfxdata="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f5ULi/&#10;AAAA2wAAAA8AAAAAAAAAAQAgAAAAIgAAAGRycy9kb3ducmV2LnhtbFBLAQIUABQAAAAIAIdO4kAz&#10;LwWeOwAAADkAAAAQAAAAAAAAAAEAIAAAAA4BAABkcnMvc2hhcGV4bWwueG1sUEsFBgAAAAAGAAYA&#10;WwEAALgDAAAAAA==&#10;" path="m135,61c135,58,134,56,131,56c131,27,131,27,131,27c139,24,139,24,139,24c70,0,70,0,70,0c0,24,0,24,0,24c70,48,70,48,70,48c127,28,127,28,127,28c127,56,127,56,127,56c125,56,123,58,123,61c123,63,125,64,126,64c123,81,123,81,123,81c135,81,135,81,135,81c132,64,132,64,132,64c134,64,135,63,135,61xm28,42c28,69,28,69,28,69c28,76,47,81,70,81c92,81,111,76,111,69c111,42,111,42,111,42c70,56,70,56,70,56l28,42xe">
                  <v:path textboxrect="0,0,139,81" o:connectlocs="302,136;293,125;293,60;311,53;156,0;0,53;156,107;284,62;284,125;275,136;281,143;275,181;302,181;295,143;302,136;62,93;62,154;156,181;248,154;248,93;156,125;62,93" o:connectangles="0,0,0,0,0,0,0,0,0,0,0,0,0,0,0,0,0,0,0,0,0,0"/>
                  <v:fill on="t" focussize="0,0"/>
                  <v:stroke on="f"/>
                  <v:imagedata o:title=""/>
                  <o:lock v:ext="edit" aspectratio="f"/>
                  <v:textbox>
                    <w:txbxContent>
                      <w:p w14:paraId="4787F0E8">
                        <w:pPr>
                          <w:jc w:val="center"/>
                        </w:pPr>
                      </w:p>
                    </w:txbxContent>
                  </v:textbox>
                </v:shape>
                <v:group id="组合 51" o:spid="_x0000_s1026" o:spt="203" style="position:absolute;left:6450;top:3848;height:249;width:268;" coordorigin="1383,6905" coordsize="268,249" o:gfxdata="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Uy7+M7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Freeform 115" o:spid="_x0000_s1026" o:spt="100" style="position:absolute;left:1497;top:6905;height:201;width:101;" filled="t" stroked="f" coordsize="54,93" o:gfxdata="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Vrj/ZugAAANwA&#10;AAAPAAAAAAAAAAEAIAAAACIAAABkcnMvZG93bnJldi54bWxQSwECFAAUAAAACACHTuJAMy8FnjsA&#10;AAA5AAAAEAAAAAAAAAABACAAAAAJAQAAZHJzL3NoYXBleG1sLnhtbFBLBQYAAAAABgAGAFsBAACz&#10;AwAAAAA=&#10;" path="m27,93c38,93,54,37,54,28c54,13,42,0,27,0c12,0,0,13,0,28c0,37,16,93,27,93xm27,14c34,14,40,20,40,28c40,35,34,41,27,41c20,41,14,35,14,28c14,20,20,14,27,14xe">
                    <v:path o:connectlocs="50,201;101,60;50,0;0,60;50,201;50,30;74,60;50,88;26,60;50,30" o:connectangles="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14" o:spid="_x0000_s1026" o:spt="100" style="position:absolute;left:1383;top:7006;height:148;width:268;" filled="t" stroked="f" coordsize="143,78" o:gfxdata="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6IkP74A&#10;AADcAAAADwAAAAAAAAABACAAAAAiAAAAZHJzL2Rvd25yZXYueG1sUEsBAhQAFAAAAAgAh07iQDMv&#10;BZ47AAAAOQAAABAAAAAAAAAAAQAgAAAADQEAAGRycy9zaGFwZXhtbC54bWxQSwUGAAAAAAYABgBb&#10;AQAAtwMAAAAA&#10;" path="m5,78c5,78,6,78,7,77c49,52,49,52,49,52c91,77,91,77,91,77c91,77,91,78,91,78c92,78,92,78,92,78c92,78,93,78,93,78c93,78,93,78,93,78c93,78,93,78,93,78c93,78,94,78,94,78c94,78,94,78,94,78c95,78,95,78,95,77c95,77,95,77,95,77c139,51,139,51,139,51c140,50,141,49,141,47c143,5,143,5,143,5c143,4,142,2,142,2c141,1,139,0,138,1c113,6,113,6,113,6c111,6,111,6,111,6c111,6,111,7,110,7c110,9,110,10,109,11c108,13,107,16,106,18c91,68,91,68,91,68c55,46,55,46,55,46c73,26,73,26,73,26c72,24,71,21,70,18c46,44,46,44,46,44c25,57,25,57,25,57c59,19,59,19,59,19c69,15,69,15,69,15c68,14,67,12,67,11c66,10,66,9,66,8c55,12,55,12,55,12c55,12,54,12,54,13c2,71,2,71,2,71c0,73,0,75,2,77c2,77,4,78,5,78xm116,14c135,10,135,10,135,10c133,45,133,45,133,45c100,65,100,65,100,65l116,14xe">
                    <v:path o:connectlocs="9,148;13,146;91,98;170,146;170,148;172,148;174,148;174,148;174,148;176,148;176,148;178,146;178,146;260,96;264,89;268,9;266,3;258,1;211,11;208,11;206,13;204,20;198,34;170,129;103,87;136,49;131,34;86,83;46,108;110,36;129,28;125,20;123,15;103,22;101,24;3,134;3,146;9,148;217,26;253,18;249,85;187,123;217,26" o:connectangles="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  <v:shape id="Freeform 83" o:spid="_x0000_s1026" o:spt="100" style="position:absolute;left:9228;top:3845;height:240;width:260;" fillcolor="#404040" filled="t" stroked="f" coordsize="142,131" o:gfxdata="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7PH6bsAAADb&#10;AAAADwAAAAAAAAABACAAAAAiAAAAZHJzL2Rvd25yZXYueG1sUEsBAhQAFAAAAAgAh07iQDMvBZ47&#10;AAAAOQAAABAAAAAAAAAAAQAgAAAACgEAAGRycy9zaGFwZXhtbC54bWxQSwUGAAAAAAYABgBbAQAA&#10;tAMAAAAA&#10;" path="m134,8c126,0,114,0,106,8c57,57,57,57,57,57c85,85,85,85,85,85c134,36,134,36,134,36c142,28,142,16,134,8xm70,55c112,13,112,13,112,13c113,12,114,12,115,13c116,14,116,15,115,16c73,58,73,58,73,58l70,55xm77,62c122,16,122,16,122,16c123,15,125,15,126,16c126,17,126,19,126,20c80,65,80,65,80,65l77,62xm129,30c87,72,87,72,87,72c84,68,84,68,84,68c126,27,126,27,126,27c127,26,128,26,129,27c130,28,130,29,129,30xm68,82c45,105,45,105,45,105c48,108,48,108,48,108c45,113,45,113,45,113c15,131,15,131,15,131c10,126,10,126,10,126c28,96,28,96,28,96c34,93,34,93,34,93c36,96,36,96,36,96c59,73,59,73,59,73l68,82xm31,64c14,64,0,50,0,32c0,29,0,25,2,22c2,22,3,23,3,24c14,35,14,35,14,35c20,41,29,41,35,35c41,29,41,20,35,14c24,3,24,3,24,3c24,3,23,3,23,2c26,2,28,1,31,1c48,1,62,15,62,32c62,50,48,64,31,64xm101,75c77,100,77,100,77,100c102,125,102,125,102,125c108,131,119,131,126,125c133,118,133,107,126,100l101,75xm120,118c117,121,112,121,109,118c107,115,107,111,109,108c112,105,117,105,120,108c122,111,122,115,120,118xe">
                  <v:path textboxrect="0,0,142,131" o:connectlocs="245,14;194,14;104,104;155,155;245,65;245,14;128,100;205,23;210,23;210,29;133,106;128,100;140,113;223,29;230,29;230,36;146,119;140,113;236,54;159,131;153,124;230,49;236,49;236,54;124,150;82,192;87,197;82,207;27,240;18,230;51,175;62,170;65,175;108,133;124,150;56,117;0,58;3,40;5,43;25,64;64,64;64,25;43,5;42,3;56,1;113,58;56,117;184,137;140,183;186,229;230,229;230,183;184,137;219,216;199,216;199,197;219,197;219,216" o:connectangles="0,0,0,0,0,0,0,0,0,0,0,0,0,0,0,0,0,0,0,0,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  <v:textbox>
                    <w:txbxContent>
                      <w:p w14:paraId="2451029F">
                        <w:pPr>
                          <w:jc w:val="center"/>
                        </w:pPr>
                      </w:p>
                    </w:txbxContent>
                  </v:textbox>
                </v:shape>
                <v:group id="组合 1" o:spid="_x0000_s1026" o:spt="203" style="position:absolute;left:9257;top:3286;height:188;width:225;" coordorigin="16505,8415" coordsize="462,479" o:gfxdata="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P8YES+AAAA2wAAAA8AAAAAAAAAAQAgAAAAIgAAAGRycy9kb3ducmV2Lnht&#10;bFBLAQIUABQAAAAIAIdO4kAzLwWeOwAAADkAAAAVAAAAAAAAAAEAIAAAAA0BAABkcnMvZ3JvdXBz&#10;aGFwZXhtbC54bWxQSwUGAAAAAAYABgBgAQAAygMAAAAA&#10;">
                  <o:lock v:ext="edit" aspectratio="f"/>
                  <v:shape id="Freeform 160" o:spid="_x0000_s1026" o:spt="100" style="position:absolute;left:16505;top:8415;height:203;width:462;" filled="t" stroked="f" coordsize="232,102" o:gfxdata="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nseiC8AAAA&#10;2wAAAA8AAAAAAAAAAQAgAAAAIgAAAGRycy9kb3ducmV2LnhtbFBLAQIUABQAAAAIAIdO4kAzLwWe&#10;OwAAADkAAAAQAAAAAAAAAAEAIAAAAAsBAABkcnMvc2hhcGV4bWwueG1sUEsFBgAAAAAGAAYAWwEA&#10;ALUDAAAAAA==&#10;" path="m117,12l218,102,232,102,117,0,0,102,14,102,117,12xe">
                    <v:path o:connectlocs="232,23;434,203;462,203;232,0;0,203;27,203;232,23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61" o:spid="_x0000_s1026" o:spt="100" style="position:absolute;left:16575;top:8467;height:142;width:325;" filled="t" stroked="f" coordsize="163,71" o:gfxdata="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uWc8vQAA&#10;ANsAAAAPAAAAAAAAAAEAIAAAACIAAABkcnMvZG93bnJldi54bWxQSwECFAAUAAAACACHTuJAMy8F&#10;njsAAAA5AAAAEAAAAAAAAAABACAAAAAMAQAAZHJzL3NoYXBleG1sLnhtbFBLBQYAAAAABgAGAFsB&#10;AAC2AwAAAAA=&#10;" path="m0,71l163,71,82,0,0,71xe">
                    <v:path o:connectlocs="0,142;325,142;163,0;0,142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162" o:spid="_x0000_s1026" o:spt="100" style="position:absolute;left:16505;top:8618;height:277;width:462;" filled="t" stroked="f" coordsize="232,139" o:gfxdata="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jxepC8AAAA&#10;2wAAAA8AAAAAAAAAAQAgAAAAIgAAAGRycy9kb3ducmV2LnhtbFBLAQIUABQAAAAIAIdO4kAzLwWe&#10;OwAAADkAAAAQAAAAAAAAAAEAIAAAAAsBAABkcnMvc2hhcGV4bWwueG1sUEsFBgAAAAAGAAYAWwEA&#10;ALUDAAAAAA==&#10;" path="m117,53l0,0,0,139,232,139,232,0,117,53xe">
                    <v:path o:connectlocs="232,105;0,0;0,277;462,277;462,0;232,105" o:connectangles="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  <v:group id="组合 348" o:spid="_x0000_s1026" o:spt="203" style="position:absolute;left:6514;top:3306;height:238;width:213;" coordorigin="11127788,6101450" coordsize="286334,317652" o:gfxdata="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zLDF37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Freeform 314" o:spid="_x0000_s1026" o:spt="100" style="position:absolute;left:11203846;top:6101450;height:125271;width:71583;" filled="t" stroked="f" coordsize="33,58" o:gfxdata="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seatq8AAAA&#10;3AAAAA8AAAAAAAAAAQAgAAAAIgAAAGRycy9kb3ducmV2LnhtbFBLAQIUABQAAAAIAIdO4kAzLwWe&#10;OwAAADkAAAAQAAAAAAAAAAEAIAAAAAsBAABkcnMvc2hhcGV4bWwueG1sUEsFBgAAAAAGAAYAWwEA&#10;ALUDAAAAAA==&#10;" path="m0,2c0,2,2,1,7,1c12,1,14,0,24,22c33,42,29,56,28,57c24,58,21,58,21,58c21,58,25,23,0,2xe">
                    <v:path o:connectlocs="0,4319;15184,2159;52060,47516;60737,123111;45552,125271;0,4319" o:connectangles="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15" o:spid="_x0000_s1026" o:spt="100" style="position:absolute;left:11127788;top:6107415;height:311687;width:268438;" filled="t" stroked="f" coordsize="124,144" o:gfxdata="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lxaPC8AAAA&#10;3AAAAA8AAAAAAAAAAQAgAAAAIgAAAGRycy9kb3ducmV2LnhtbFBLAQIUABQAAAAIAIdO4kAzLwWe&#10;OwAAADkAAAAQAAAAAAAAAAEAIAAAAAsBAABkcnMvc2hhcGV4bWwueG1sUEsFBgAAAAAGAAYAWwEA&#10;ALUDAAAAAA==&#10;" path="m79,101c78,101,77,102,74,102c71,101,63,92,57,85c52,79,41,65,42,61c43,54,48,56,52,55c52,47,52,20,31,0c30,0,29,1,28,1c20,7,11,13,7,26c4,36,0,52,26,90c29,94,32,99,37,104c38,105,39,106,40,107c73,144,90,143,101,143c111,142,118,138,124,133c117,126,99,108,79,101xe">
                    <v:path textboxrect="0,0,124,144" o:connectlocs="171020,218613;160196,220778;123394,183981;90922,132034;112570,119047;67109,0;60615,2164;15153,56276;56285,194804;80098,225107;86592,231600;218647,309522;268438,287877;171020,218613" o:connectangles="0,0,0,0,0,0,0,0,0,0,0,0,0,0"/>
                    <v:fill on="t" focussize="0,0"/>
                    <v:stroke on="f"/>
                    <v:imagedata o:title=""/>
                    <o:lock v:ext="edit" aspectratio="f"/>
                    <v:textbox>
                      <w:txbxContent>
                        <w:p w14:paraId="5AC205D3">
                          <w:pPr>
                            <w:jc w:val="center"/>
                          </w:pPr>
                        </w:p>
                      </w:txbxContent>
                    </v:textbox>
                  </v:shape>
                  <v:shape id="Freeform 316" o:spid="_x0000_s1026" o:spt="100" style="position:absolute;left:11303764;top:6304269;height:85006;width:110358;" filled="t" stroked="f" coordsize="51,39" o:gfxdata="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nTs5LsAAADc&#10;AAAADwAAAAAAAAABACAAAAAiAAAAZHJzL2Rvd25yZXYueG1sUEsBAhQAFAAAAAgAh07iQDMvBZ47&#10;AAAAOQAAABAAAAAAAAAAAQAgAAAACgEAAGRycy9zaGFwZXhtbC54bWxQSwUGAAAAAAYABgBbAQAA&#10;tAMAAAAA&#10;" path="m50,31c28,1,2,0,1,1c0,3,0,4,0,6c3,7,8,10,17,15c34,25,43,34,47,39c47,38,48,38,48,37c51,35,51,32,50,31xe">
                    <v:path o:connectlocs="108194,67568;2163,2179;0,13077;36786,32694;101702,85006;103866,80646;108194,67568" o:connectangles="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  <v:shape id="图片 9" o:spid="_x0000_s1026" o:spt="75" alt="resource" type="#_x0000_t75" style="position:absolute;left:9211;top:2663;height:317;width:317;" filled="f" o:preferrelative="t" stroked="f" coordsize="21600,21600" o:gfxdata="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fPxbr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6" o:title=""/>
                  <o:lock v:ext="edit" aspectratio="t"/>
                </v:shape>
                <v:shape id="_x0000_s1026" o:spid="_x0000_s1026" o:spt="202" type="#_x0000_t202" style="position:absolute;left:6741;top:2419;height:2036;width:5770;" filled="f" stroked="f" coordsize="21600,21600" o:gfxdata="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kyI6/bgAAADbAAAA&#10;DwAAAAAAAAABACAAAAAiAAAAZHJzL2Rvd25yZXYueG1sUEsBAhQAFAAAAAgAh07iQDMvBZ47AAAA&#10;OQAAABAAAAAAAAAAAQAgAAAABwEAAGRycy9zaGFwZXhtbC54bWxQSwUGAAAAAAYABgBbAQAAsQMA&#10;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2C30C043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560" w:lineRule="exact"/>
                          <w:textAlignment w:val="auto"/>
                          <w:rPr>
                            <w:rFonts w:hint="default" w:ascii="汉仪文黑-55简" w:hAnsi="汉仪文黑-55简" w:eastAsia="汉仪文黑-55简" w:cs="汉仪文黑-55简"/>
                            <w:color w:val="404040"/>
                            <w:spacing w:val="6"/>
                            <w:sz w:val="21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Fonts w:hint="eastAsia" w:ascii="汉仪文黑-55简" w:hAnsi="汉仪文黑-55简" w:eastAsia="汉仪文黑-55简" w:cs="汉仪文黑-55简"/>
                            <w:color w:val="404040"/>
                            <w:spacing w:val="6"/>
                            <w:sz w:val="21"/>
                            <w:szCs w:val="21"/>
                            <w:lang w:val="en-US" w:eastAsia="zh-CN"/>
                          </w:rPr>
                          <w:t>学历：大学本科          生日：19XX/08/18</w:t>
                        </w:r>
                      </w:p>
                      <w:p w14:paraId="37DB392A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560" w:lineRule="exact"/>
                          <w:textAlignment w:val="auto"/>
                          <w:rPr>
                            <w:rFonts w:hint="default" w:ascii="汉仪文黑-55简" w:hAnsi="汉仪文黑-55简" w:eastAsia="汉仪文黑-55简" w:cs="汉仪文黑-55简"/>
                            <w:color w:val="404040"/>
                            <w:spacing w:val="6"/>
                            <w:sz w:val="21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Fonts w:hint="eastAsia" w:ascii="汉仪文黑-55简" w:hAnsi="汉仪文黑-55简" w:eastAsia="汉仪文黑-55简" w:cs="汉仪文黑-55简"/>
                            <w:color w:val="404040"/>
                            <w:spacing w:val="0"/>
                            <w:sz w:val="21"/>
                            <w:szCs w:val="21"/>
                          </w:rPr>
                          <w:t>电话：</w:t>
                        </w:r>
                        <w:r>
                          <w:rPr>
                            <w:rFonts w:hint="eastAsia" w:ascii="汉仪文黑-55简" w:hAnsi="汉仪文黑-55简" w:eastAsia="汉仪文黑-55简" w:cs="汉仪文黑-55简"/>
                            <w:color w:val="404040"/>
                            <w:spacing w:val="0"/>
                            <w:sz w:val="21"/>
                            <w:szCs w:val="21"/>
                            <w:lang w:val="en-US" w:eastAsia="zh-CN"/>
                          </w:rPr>
                          <w:t xml:space="preserve">13800000001       </w:t>
                        </w:r>
                        <w:r>
                          <w:rPr>
                            <w:rFonts w:hint="eastAsia" w:ascii="汉仪文黑-55简" w:hAnsi="汉仪文黑-55简" w:eastAsia="汉仪文黑-55简" w:cs="汉仪文黑-55简"/>
                            <w:color w:val="404040"/>
                            <w:spacing w:val="0"/>
                            <w:sz w:val="21"/>
                            <w:szCs w:val="21"/>
                          </w:rPr>
                          <w:t>邮箱：</w:t>
                        </w:r>
                        <w:r>
                          <w:rPr>
                            <w:rFonts w:hint="eastAsia" w:ascii="汉仪文黑-55简" w:hAnsi="汉仪文黑-55简" w:eastAsia="汉仪文黑-55简" w:cs="汉仪文黑-55简"/>
                            <w:color w:val="404040"/>
                            <w:spacing w:val="0"/>
                            <w:sz w:val="21"/>
                            <w:szCs w:val="21"/>
                            <w:lang w:val="en-US" w:eastAsia="zh-CN"/>
                          </w:rPr>
                          <w:t>docer@docer.com</w:t>
                        </w:r>
                      </w:p>
                      <w:p w14:paraId="26082435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560" w:lineRule="exact"/>
                          <w:textAlignment w:val="auto"/>
                          <w:rPr>
                            <w:rFonts w:hint="eastAsia" w:ascii="汉仪文黑-55简" w:hAnsi="汉仪文黑-55简" w:eastAsia="汉仪文黑-55简" w:cs="汉仪文黑-55简"/>
                            <w:color w:val="404040"/>
                            <w:spacing w:val="6"/>
                            <w:sz w:val="21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Fonts w:hint="eastAsia" w:ascii="汉仪文黑-55简" w:hAnsi="汉仪文黑-55简" w:eastAsia="汉仪文黑-55简" w:cs="汉仪文黑-55简"/>
                            <w:color w:val="404040"/>
                            <w:spacing w:val="6"/>
                            <w:sz w:val="21"/>
                            <w:szCs w:val="21"/>
                            <w:lang w:val="en-US" w:eastAsia="zh-CN"/>
                          </w:rPr>
                          <w:t>现居：济南市历下区      专业：播音主持专业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-699770</wp:posOffset>
                </wp:positionH>
                <wp:positionV relativeFrom="paragraph">
                  <wp:posOffset>2535555</wp:posOffset>
                </wp:positionV>
                <wp:extent cx="1213485" cy="638810"/>
                <wp:effectExtent l="0" t="0" r="24765" b="8890"/>
                <wp:wrapNone/>
                <wp:docPr id="8" name="组合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3485" cy="638810"/>
                          <a:chOff x="981" y="5442"/>
                          <a:chExt cx="1911" cy="1006"/>
                        </a:xfrm>
                      </wpg:grpSpPr>
                      <wps:wsp>
                        <wps:cNvPr id="9" name="直角三角形 6"/>
                        <wps:cNvSpPr/>
                        <wps:spPr>
                          <a:xfrm flipV="1">
                            <a:off x="981" y="5442"/>
                            <a:ext cx="1341" cy="1007"/>
                          </a:xfrm>
                          <a:prstGeom prst="rtTriangle">
                            <a:avLst/>
                          </a:prstGeom>
                          <a:solidFill>
                            <a:srgbClr val="FAD6D6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0" name="矩形 5"/>
                        <wps:cNvSpPr/>
                        <wps:spPr>
                          <a:xfrm>
                            <a:off x="1186" y="5644"/>
                            <a:ext cx="1707" cy="5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2D336A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55.1pt;margin-top:199.65pt;height:50.3pt;width:95.55pt;z-index:251660288;mso-width-relative:page;mso-height-relative:page;" coordorigin="981,5442" coordsize="1911,1006" o:gfxdata="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">
                <o:lock v:ext="edit" aspectratio="f"/>
                <v:shape id="直角三角形 6" o:spid="_x0000_s1026" o:spt="6" type="#_x0000_t6" style="position:absolute;left:981;top:5442;flip:y;height:1007;width:1341;v-text-anchor:middle;" fillcolor="#FAD6D6" filled="t" stroked="f" coordsize="21600,21600" o:gfxdata="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e3fTLsAAADa&#10;AAAADwAAAAAAAAABACAAAAAiAAAAZHJzL2Rvd25yZXYueG1sUEsBAhQAFAAAAAgAh07iQDMvBZ47&#10;AAAAOQAAABAAAAAAAAAAAQAgAAAACgEAAGRycy9zaGFwZXhtbC54bWxQSwUGAAAAAAYABgBbAQAA&#10;tA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rect id="矩形 5" o:spid="_x0000_s1026" o:spt="1" style="position:absolute;left:1186;top:5644;height:550;width:1707;v-text-anchor:middle;" filled="f" stroked="t" coordsize="21600,21600" o:gfxdata="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Xnkpe5AAAA2wAA&#10;AA8AAAAAAAAAAQAgAAAAIgAAAGRycy9kb3ducmV2LnhtbFBLAQIUABQAAAAIAIdO4kAzLwWeOwAA&#10;ADkAAAAQAAAAAAAAAAEAIAAAAAgBAABkcnMvc2hhcGV4bWwueG1sUEsFBgAAAAAGAAYAWwEAALID&#10;AAAAAA==&#10;">
                  <v:fill on="f" focussize="0,0"/>
                  <v:stroke weight="1pt" color="#2D336A [3204]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8480" behindDoc="0" locked="0" layoutInCell="1" hidden="1" allowOverlap="1">
                <wp:simplePos x="0" y="0"/>
                <wp:positionH relativeFrom="column">
                  <wp:posOffset>2876550</wp:posOffset>
                </wp:positionH>
                <wp:positionV relativeFrom="paragraph">
                  <wp:posOffset>-2199640</wp:posOffset>
                </wp:positionV>
                <wp:extent cx="6515100" cy="3962400"/>
                <wp:effectExtent l="3810" t="6985" r="15240" b="12065"/>
                <wp:wrapNone/>
                <wp:docPr id="27" name="直接连接符 27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15100" cy="3962400"/>
                        </a:xfrm>
                        <a:prstGeom prst="line">
                          <a:avLst/>
                        </a:prstGeom>
                        <a:ln w="15875">
                          <a:solidFill>
                            <a:srgbClr val="2D336A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26.5pt;margin-top:-173.2pt;height:312pt;width:513pt;visibility:hidden;z-index:251668480;mso-width-relative:page;mso-height-relative:page;" filled="f" stroked="t" coordsize="21600,21600" o:gfxdata="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Az6C1u3wAAAA0BAAAPAAAAAAAAAAEAIAAAACIAAABkcnMvZG93bnJl&#10;di54bWxQSwECFAAUAAAACACHTuJAYh5sDfYBAADFAwAADgAAAAAAAAABACAAAAAuAQAAZHJzL2Uy&#10;b0RvYy54bWxQSwUGAAAAAAYABgBZAQAAlgUAAAAA&#10;">
                <v:fill on="f" focussize="0,0"/>
                <v:stroke weight="1.25pt" color="#2D336A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hidden="1" allowOverlap="1">
                <wp:simplePos x="0" y="0"/>
                <wp:positionH relativeFrom="column">
                  <wp:posOffset>4391025</wp:posOffset>
                </wp:positionH>
                <wp:positionV relativeFrom="paragraph">
                  <wp:posOffset>-1489075</wp:posOffset>
                </wp:positionV>
                <wp:extent cx="3681730" cy="2999740"/>
                <wp:effectExtent l="0" t="269240" r="213995" b="274320"/>
                <wp:wrapNone/>
                <wp:docPr id="26" name="直角三角形 26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340000">
                          <a:off x="0" y="0"/>
                          <a:ext cx="3681730" cy="2999740"/>
                        </a:xfrm>
                        <a:prstGeom prst="rtTriangle">
                          <a:avLst/>
                        </a:prstGeom>
                        <a:solidFill>
                          <a:srgbClr val="727CB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" type="#_x0000_t6" style="position:absolute;left:0pt;margin-left:345.75pt;margin-top:-117.25pt;height:236.2pt;width:289.9pt;rotation:-11206656f;visibility:hidden;z-index:251667456;v-text-anchor:middle;mso-width-relative:page;mso-height-relative:page;" fillcolor="#727CBA" filled="t" stroked="f" coordsize="21600,21600" o:gfxdata="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AAAAAZHJzL1BLAQIUABQAAAAIAIdO4kDE&#10;aPkA2wAAAA0BAAAPAAAAAAAAAAEAIAAAACIAAABkcnMvZG93bnJldi54bWxQSwECFAAUAAAACACH&#10;TuJAS/psG5MCAAD3BAAADgAAAAAAAAABACAAAAAqAQAAZHJzL2Uyb0RvYy54bWxQSwUGAAAAAAYA&#10;BgBZAQAALwYAAAAA&#10;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-2929890</wp:posOffset>
                </wp:positionH>
                <wp:positionV relativeFrom="paragraph">
                  <wp:posOffset>-1858645</wp:posOffset>
                </wp:positionV>
                <wp:extent cx="6515100" cy="6212840"/>
                <wp:effectExtent l="104775" t="489585" r="9525" b="0"/>
                <wp:wrapNone/>
                <wp:docPr id="24" name="组合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15100" cy="6212840"/>
                          <a:chOff x="3750" y="-1204"/>
                          <a:chExt cx="10260" cy="9784"/>
                        </a:xfrm>
                      </wpg:grpSpPr>
                      <wps:wsp>
                        <wps:cNvPr id="3" name="直角三角形 3"/>
                        <wps:cNvSpPr/>
                        <wps:spPr>
                          <a:xfrm rot="6180000">
                            <a:off x="3677" y="-298"/>
                            <a:ext cx="9785" cy="7973"/>
                          </a:xfrm>
                          <a:prstGeom prst="rtTriangle">
                            <a:avLst/>
                          </a:prstGeom>
                          <a:solidFill>
                            <a:srgbClr val="727CBA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" name="直接连接符 4"/>
                        <wps:cNvCnPr/>
                        <wps:spPr>
                          <a:xfrm flipH="1">
                            <a:off x="3750" y="60"/>
                            <a:ext cx="10260" cy="6240"/>
                          </a:xfrm>
                          <a:prstGeom prst="line">
                            <a:avLst/>
                          </a:prstGeom>
                          <a:ln w="15875">
                            <a:solidFill>
                              <a:srgbClr val="2D336A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" name="椭圆 2"/>
                        <wps:cNvSpPr/>
                        <wps:spPr>
                          <a:xfrm>
                            <a:off x="7575" y="900"/>
                            <a:ext cx="3931" cy="3931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4" name="图片 60" descr="D:\稻壳\稻壳\2021简历\33333图片2333.png33333图片2333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794" y="1132"/>
                            <a:ext cx="3658" cy="39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" name="椭圆 1"/>
                        <wps:cNvSpPr/>
                        <wps:spPr>
                          <a:xfrm>
                            <a:off x="7350" y="1094"/>
                            <a:ext cx="3856" cy="3856"/>
                          </a:xfrm>
                          <a:prstGeom prst="ellipse">
                            <a:avLst/>
                          </a:prstGeom>
                          <a:noFill/>
                          <a:ln w="15875">
                            <a:solidFill>
                              <a:srgbClr val="2D336A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230.7pt;margin-top:-146.35pt;height:489.2pt;width:513pt;z-index:251664384;mso-width-relative:page;mso-height-relative:page;" coordorigin="3750,-1204" coordsize="10260,9784" o:gfxdata="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">
                <o:lock v:ext="edit" aspectratio="f"/>
                <v:shape id="_x0000_s1026" o:spid="_x0000_s1026" o:spt="6" type="#_x0000_t6" style="position:absolute;left:3677;top:-298;height:7973;width:9785;rotation:6750208f;v-text-anchor:middle;" fillcolor="#727CBA" filled="t" stroked="f" coordsize="21600,21600" o:gfxdata="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oFVgbsAAADa&#10;AAAADwAAAAAAAAABACAAAAAiAAAAZHJzL2Rvd25yZXYueG1sUEsBAhQAFAAAAAgAh07iQDMvBZ47&#10;AAAAOQAAABAAAAAAAAAAAQAgAAAACgEAAGRycy9zaGFwZXhtbC54bWxQSwUGAAAAAAYABgBbAQAA&#10;tA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line id="_x0000_s1026" o:spid="_x0000_s1026" o:spt="20" style="position:absolute;left:3750;top:60;flip:x;height:6240;width:10260;" filled="f" stroked="t" coordsize="21600,21600" o:gfxdata="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Ul547sAAADa&#10;AAAADwAAAAAAAAABACAAAAAiAAAAZHJzL2Rvd25yZXYueG1sUEsBAhQAFAAAAAgAh07iQDMvBZ47&#10;AAAAOQAAABAAAAAAAAAAAQAgAAAACgEAAGRycy9zaGFwZXhtbC54bWxQSwUGAAAAAAYABgBbAQAA&#10;tAMAAAAA&#10;">
                  <v:fill on="f" focussize="0,0"/>
                  <v:stroke weight="1.25pt" color="#2D336A [3204]" miterlimit="8" joinstyle="miter"/>
                  <v:imagedata o:title=""/>
                  <o:lock v:ext="edit" aspectratio="f"/>
                </v:line>
                <v:shape id="_x0000_s1026" o:spid="_x0000_s1026" o:spt="3" type="#_x0000_t3" style="position:absolute;left:7575;top:900;height:3931;width:3931;v-text-anchor:middle;" fillcolor="#FFFFFF [3212]" filled="t" stroked="f" coordsize="21600,21600" o:gfxdata="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LvjmitwAAANoAAAAP&#10;AAAAAAAAAAEAIAAAACIAAABkcnMvZG93bnJldi54bWxQSwECFAAUAAAACACHTuJAMy8FnjsAAAA5&#10;AAAAEAAAAAAAAAABACAAAAAGAQAAZHJzL3NoYXBleG1sLnhtbFBLBQYAAAAABgAGAFsBAACwAwAA&#10;AAA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图片 60" o:spid="_x0000_s1026" o:spt="75" alt="D:\稻壳\稻壳\2021简历\33333图片2333.png33333图片2333" type="#_x0000_t75" style="position:absolute;left:7794;top:1132;height:3902;width:3658;" filled="f" o:preferrelative="t" stroked="f" coordsize="21600,21600" o:gfxdata="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kiyH6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7" o:title=""/>
                  <o:lock v:ext="edit" aspectratio="t"/>
                </v:shape>
                <v:shape id="_x0000_s1026" o:spid="_x0000_s1026" o:spt="3" type="#_x0000_t3" style="position:absolute;left:7350;top:1094;height:3856;width:3856;v-text-anchor:middle;" filled="f" stroked="t" coordsize="21600,21600" o:gfxdata="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7xeteLgAAADaAAAA&#10;DwAAAAAAAAABACAAAAAiAAAAZHJzL2Rvd25yZXYueG1sUEsBAhQAFAAAAAgAh07iQDMvBZ47AAAA&#10;OQAAABAAAAAAAAAAAQAgAAAABwEAAGRycy9zaGFwZXhtbC54bWxQSwUGAAAAAAYABgBbAQAAsQMA&#10;AAAA&#10;">
                  <v:fill on="f" focussize="0,0"/>
                  <v:stroke weight="1.25pt" color="#2D336A [3204]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  <w:embedRegular r:id="rId1" w:fontKey="{471A69AB-A8AC-4777-AFC9-963DD17DD122}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2" w:fontKey="{310D7D2F-B01B-4B5C-AA72-E0EE80E63B73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3" w:fontKey="{8BDACE13-F942-4B00-A9CD-68932458FBF0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AB53849A-ECE6-4677-8896-1F6B81DC3300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D14A0689-59B8-4B27-8722-B6EF0D481017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6FB436CD-DC43-45DE-B59D-DA5C6D81E2B6}"/>
  </w:font>
  <w:font w:name="汉仪文黑-55简">
    <w:panose1 w:val="00020600040101010101"/>
    <w:charset w:val="86"/>
    <w:family w:val="auto"/>
    <w:pitch w:val="default"/>
    <w:sig w:usb0="A00002BF" w:usb1="1ACF7CFA" w:usb2="00000016" w:usb3="00000000" w:csb0="0004009F" w:csb1="DFD70000"/>
    <w:embedRegular r:id="rId7" w:fontKey="{1953F62C-4A39-41AF-B14E-89181ED84864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  <w:embedRegular r:id="rId8" w:fontKey="{E477B102-F0DF-4CD8-A819-C3329407A827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7584E4"/>
    <w:multiLevelType w:val="singleLevel"/>
    <w:tmpl w:val="0F7584E4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jb3VudCI6MiwiaGRpZCI6ImQ5NDIwZjNlNjgxMjc2NjYwOTJmMjA2MWM2NGM3ZjVmIiwidXNlckNvdW50IjoyfQ=="/>
  </w:docVars>
  <w:rsids>
    <w:rsidRoot w:val="45280C66"/>
    <w:rsid w:val="03B4428C"/>
    <w:rsid w:val="09B8646F"/>
    <w:rsid w:val="149131E9"/>
    <w:rsid w:val="2FA21CD5"/>
    <w:rsid w:val="31554AC5"/>
    <w:rsid w:val="3D5A2FBF"/>
    <w:rsid w:val="42BF323F"/>
    <w:rsid w:val="44090B53"/>
    <w:rsid w:val="45280C66"/>
    <w:rsid w:val="46B56B40"/>
    <w:rsid w:val="5B8306F3"/>
    <w:rsid w:val="68C71DD3"/>
    <w:rsid w:val="690221A7"/>
    <w:rsid w:val="715D0D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rPr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sv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office6\templates\download\6b87e423-0832-489b-a860-2a8d3c7a7021\&#30005;&#21830;&#24102;&#36135;&#20027;&#25773;&#27714;&#32844;&#31616;&#21382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电商带货主播求职简历.docx</Template>
  <Pages>1</Pages>
  <Words>0</Words>
  <Characters>0</Characters>
  <Lines>0</Lines>
  <Paragraphs>0</Paragraphs>
  <TotalTime>109</TotalTime>
  <ScaleCrop>false</ScaleCrop>
  <LinksUpToDate>false</LinksUpToDate>
  <CharactersWithSpaces>0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2024-10-24T05:24:00Z</dcterms:created>
  <dc:creator>月白</dc:creator>
  <cp:lastModifiedBy>月白</cp:lastModifiedBy>
  <dcterms:modified xsi:type="dcterms:W3CDTF">2024-11-08T06:29:56Z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79E12EAD6FAD4430A68552736B55D824_11</vt:lpwstr>
  </property>
  <property fmtid="{D5CDD505-2E9C-101B-9397-08002B2CF9AE}" pid="4" name="KSOTemplateUUID">
    <vt:lpwstr>v1.0_mb_te0fz+lscBxcXYmplA6kgw==</vt:lpwstr>
  </property>
</Properties>
</file>